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56C1" w:rsidRDefault="00EB56C1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EB56C1" w:rsidRDefault="00CA3379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EB56C1" w:rsidRDefault="00EB56C1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EB56C1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EB56C1" w:rsidRDefault="00CA337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EB56C1" w:rsidRDefault="00CA3379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周彩根</w:t>
            </w:r>
          </w:p>
        </w:tc>
        <w:tc>
          <w:tcPr>
            <w:tcW w:w="1559" w:type="dxa"/>
            <w:vAlign w:val="center"/>
          </w:tcPr>
          <w:p w:rsidR="00EB56C1" w:rsidRDefault="00CA337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EB56C1" w:rsidRDefault="00CA3379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人工智能学院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副院长</w:t>
            </w:r>
          </w:p>
        </w:tc>
      </w:tr>
      <w:tr w:rsidR="00EB56C1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EB56C1" w:rsidRDefault="00CA337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EB56C1" w:rsidRDefault="00CA3379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科研管理、学科竞赛、硕士生培养、社会服务</w:t>
            </w:r>
          </w:p>
        </w:tc>
      </w:tr>
      <w:tr w:rsidR="00EB56C1">
        <w:trPr>
          <w:trHeight w:val="2520"/>
          <w:jc w:val="center"/>
        </w:trPr>
        <w:tc>
          <w:tcPr>
            <w:tcW w:w="1935" w:type="dxa"/>
            <w:vMerge w:val="restart"/>
            <w:vAlign w:val="center"/>
          </w:tcPr>
          <w:p w:rsidR="00EB56C1" w:rsidRDefault="00CA337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EB56C1" w:rsidRDefault="00CA337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EB56C1" w:rsidRDefault="00CA3379">
            <w:pPr>
              <w:spacing w:line="360" w:lineRule="auto"/>
              <w:ind w:firstLine="56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在科研管理上：近三年，横向经费到账超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2000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万元；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2025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年，青年博士王站修获得江苏省青年科技人才托举工程资助对象。</w:t>
            </w:r>
          </w:p>
        </w:tc>
      </w:tr>
      <w:tr w:rsidR="00EB56C1">
        <w:trPr>
          <w:trHeight w:val="3623"/>
          <w:jc w:val="center"/>
        </w:trPr>
        <w:tc>
          <w:tcPr>
            <w:tcW w:w="1935" w:type="dxa"/>
            <w:vMerge/>
            <w:vAlign w:val="center"/>
          </w:tcPr>
          <w:p w:rsidR="00EB56C1" w:rsidRDefault="00EB56C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B56C1" w:rsidRDefault="00CA3379">
            <w:pPr>
              <w:spacing w:line="360" w:lineRule="auto"/>
              <w:ind w:firstLine="560"/>
              <w:jc w:val="left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在学科竞赛上：近三年，学生积极参加学科竞赛，包括全球校园人工智能算法精英大赛、全国软件服务外包大赛、全国计算机设计大赛、中国高校计算机大赛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-AIGC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创新赛等，共获得学科竞赛奖项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321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项，其中国家级竞赛获奖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80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项，省级竞赛获奖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241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项。</w:t>
            </w:r>
          </w:p>
        </w:tc>
      </w:tr>
      <w:tr w:rsidR="00EB56C1">
        <w:trPr>
          <w:trHeight w:val="3337"/>
          <w:jc w:val="center"/>
        </w:trPr>
        <w:tc>
          <w:tcPr>
            <w:tcW w:w="1935" w:type="dxa"/>
            <w:vMerge/>
            <w:vAlign w:val="center"/>
          </w:tcPr>
          <w:p w:rsidR="00EB56C1" w:rsidRDefault="00EB56C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B56C1" w:rsidRDefault="00CA3379">
            <w:pPr>
              <w:spacing w:line="360" w:lineRule="auto"/>
              <w:ind w:firstLine="560"/>
              <w:jc w:val="left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在研究生培养上：近三届硕士生毕业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17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名，其中继续攻读博士的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4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名，分别进入香港中文大学深圳校区、东南大学、厦门大学与华南理工大学，考入机关事业单位的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名，进入央国企的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8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名，进入大型科技企业的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2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名。</w:t>
            </w:r>
          </w:p>
        </w:tc>
      </w:tr>
      <w:tr w:rsidR="00EB56C1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EB56C1" w:rsidRDefault="00CA337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EB56C1" w:rsidRDefault="00CA337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EB56C1" w:rsidRDefault="00CA3379">
            <w:pPr>
              <w:spacing w:line="360" w:lineRule="auto"/>
              <w:ind w:firstLine="56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科技团队建设成效不足：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虽然构建了五个科研团队，也制定了团队管理办法，但团队产出的科研成果数量不多，层次不够高，特别是高层次科研项目少。</w:t>
            </w:r>
          </w:p>
        </w:tc>
      </w:tr>
      <w:tr w:rsidR="00EB56C1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EB56C1" w:rsidRDefault="00EB56C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B56C1" w:rsidRDefault="00CA3379">
            <w:pPr>
              <w:spacing w:line="360" w:lineRule="auto"/>
              <w:ind w:firstLine="56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知识产权成果转化不足：虽然申请了不少发明专利，也授权了一些发明专利，但专利转化的数量偏少，转化的经费偏少，影响了社会服务能力的提升。</w:t>
            </w:r>
          </w:p>
        </w:tc>
      </w:tr>
      <w:tr w:rsidR="00EB56C1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EB56C1" w:rsidRDefault="00EB56C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B56C1" w:rsidRDefault="00CA3379">
            <w:pPr>
              <w:spacing w:line="360" w:lineRule="auto"/>
              <w:ind w:firstLine="56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校地科研合作力度不足：虽然与盐南高新区共建了产业学院，实施了校地合作，但政府的投入不足，园区研发企业不多，导致企业需求与学院人才供给不能很好匹配。</w:t>
            </w:r>
          </w:p>
        </w:tc>
      </w:tr>
      <w:tr w:rsidR="00EB56C1">
        <w:trPr>
          <w:trHeight w:val="2384"/>
          <w:jc w:val="center"/>
        </w:trPr>
        <w:tc>
          <w:tcPr>
            <w:tcW w:w="1935" w:type="dxa"/>
            <w:vAlign w:val="center"/>
          </w:tcPr>
          <w:p w:rsidR="00EB56C1" w:rsidRDefault="00CA337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EB56C1" w:rsidRDefault="00EB56C1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EB56C1" w:rsidRDefault="00EB56C1">
      <w:pPr>
        <w:spacing w:line="240" w:lineRule="atLeast"/>
        <w:ind w:firstLineChars="0" w:firstLine="0"/>
        <w:rPr>
          <w:sz w:val="15"/>
          <w:szCs w:val="15"/>
        </w:rPr>
      </w:pPr>
    </w:p>
    <w:sectPr w:rsidR="00EB56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56C1" w:rsidRDefault="00CA3379">
      <w:pPr>
        <w:spacing w:line="240" w:lineRule="auto"/>
        <w:ind w:firstLine="640"/>
      </w:pPr>
      <w:r>
        <w:separator/>
      </w:r>
    </w:p>
  </w:endnote>
  <w:endnote w:type="continuationSeparator" w:id="0">
    <w:p w:rsidR="00EB56C1" w:rsidRDefault="00CA3379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69A46D54-2DB1-4AF2-A6F7-375D62CA1F38}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B2FFAF87-B444-4D59-A339-0DFD715491E5}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50C765E0-FCE9-4340-8395-08794EC60363}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4" w:subsetted="1" w:fontKey="{D9D129B5-1F12-4E52-9980-2F012716EDA9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56C1" w:rsidRDefault="00EB56C1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56C1" w:rsidRDefault="00EB56C1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56C1" w:rsidRDefault="00EB56C1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56C1" w:rsidRDefault="00CA3379">
      <w:pPr>
        <w:spacing w:line="240" w:lineRule="auto"/>
        <w:ind w:firstLine="640"/>
      </w:pPr>
      <w:r>
        <w:separator/>
      </w:r>
    </w:p>
  </w:footnote>
  <w:footnote w:type="continuationSeparator" w:id="0">
    <w:p w:rsidR="00EB56C1" w:rsidRDefault="00CA3379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56C1" w:rsidRDefault="00EB56C1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56C1" w:rsidRDefault="00EB56C1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56C1" w:rsidRDefault="00EB56C1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TrueTypeFonts/>
  <w:saveSubset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1669D4"/>
    <w:rsid w:val="005A09ED"/>
    <w:rsid w:val="008D138C"/>
    <w:rsid w:val="008D5D9C"/>
    <w:rsid w:val="00CA3379"/>
    <w:rsid w:val="00CF5500"/>
    <w:rsid w:val="00D86298"/>
    <w:rsid w:val="00EB56C1"/>
    <w:rsid w:val="01192C1F"/>
    <w:rsid w:val="01FB40D3"/>
    <w:rsid w:val="02D92666"/>
    <w:rsid w:val="042F62B6"/>
    <w:rsid w:val="05832D5D"/>
    <w:rsid w:val="06475B39"/>
    <w:rsid w:val="065564A8"/>
    <w:rsid w:val="07442078"/>
    <w:rsid w:val="083B791F"/>
    <w:rsid w:val="088F5575"/>
    <w:rsid w:val="091F2D9D"/>
    <w:rsid w:val="09371E95"/>
    <w:rsid w:val="097A6225"/>
    <w:rsid w:val="09C63218"/>
    <w:rsid w:val="0AD33E3F"/>
    <w:rsid w:val="0B5D7BAD"/>
    <w:rsid w:val="0C3E79DE"/>
    <w:rsid w:val="0CAE6912"/>
    <w:rsid w:val="0D961154"/>
    <w:rsid w:val="0DDB451D"/>
    <w:rsid w:val="0E2350DD"/>
    <w:rsid w:val="0E715E49"/>
    <w:rsid w:val="0EFE3455"/>
    <w:rsid w:val="0F3D21CF"/>
    <w:rsid w:val="0F625791"/>
    <w:rsid w:val="10433815"/>
    <w:rsid w:val="11515ABE"/>
    <w:rsid w:val="124B69B1"/>
    <w:rsid w:val="12D70244"/>
    <w:rsid w:val="12E0359D"/>
    <w:rsid w:val="143040B0"/>
    <w:rsid w:val="14D56A06"/>
    <w:rsid w:val="16353C00"/>
    <w:rsid w:val="16467BBB"/>
    <w:rsid w:val="16777D74"/>
    <w:rsid w:val="16B20DAC"/>
    <w:rsid w:val="16E6314C"/>
    <w:rsid w:val="16E65167"/>
    <w:rsid w:val="17471E3D"/>
    <w:rsid w:val="182E6B59"/>
    <w:rsid w:val="183F2B14"/>
    <w:rsid w:val="185F6D12"/>
    <w:rsid w:val="18695DE3"/>
    <w:rsid w:val="18DC0363"/>
    <w:rsid w:val="190855FC"/>
    <w:rsid w:val="193006AE"/>
    <w:rsid w:val="19B17A41"/>
    <w:rsid w:val="19DC4392"/>
    <w:rsid w:val="1A7867B1"/>
    <w:rsid w:val="1A9914AA"/>
    <w:rsid w:val="1AFC6A9A"/>
    <w:rsid w:val="1B3A5814"/>
    <w:rsid w:val="1B5543FC"/>
    <w:rsid w:val="1BD47A17"/>
    <w:rsid w:val="1D183933"/>
    <w:rsid w:val="1D4E55A7"/>
    <w:rsid w:val="1D5831F9"/>
    <w:rsid w:val="1D792624"/>
    <w:rsid w:val="1DBE272D"/>
    <w:rsid w:val="1E2D1660"/>
    <w:rsid w:val="1E407150"/>
    <w:rsid w:val="1E82375A"/>
    <w:rsid w:val="1EA27576"/>
    <w:rsid w:val="20062169"/>
    <w:rsid w:val="204F58BE"/>
    <w:rsid w:val="20B63B8F"/>
    <w:rsid w:val="20CE712B"/>
    <w:rsid w:val="20EC135F"/>
    <w:rsid w:val="219043E0"/>
    <w:rsid w:val="21CB5418"/>
    <w:rsid w:val="22CC1448"/>
    <w:rsid w:val="2309269C"/>
    <w:rsid w:val="232B0864"/>
    <w:rsid w:val="232B2612"/>
    <w:rsid w:val="23C30A9D"/>
    <w:rsid w:val="266F0A68"/>
    <w:rsid w:val="267E0CAB"/>
    <w:rsid w:val="26B4291F"/>
    <w:rsid w:val="27280C17"/>
    <w:rsid w:val="27644345"/>
    <w:rsid w:val="27A110F5"/>
    <w:rsid w:val="27E2170E"/>
    <w:rsid w:val="283F26BC"/>
    <w:rsid w:val="290C07F0"/>
    <w:rsid w:val="29791BFE"/>
    <w:rsid w:val="29D62BAC"/>
    <w:rsid w:val="2A3224D8"/>
    <w:rsid w:val="2A510485"/>
    <w:rsid w:val="2A7E3970"/>
    <w:rsid w:val="2AAD7DB1"/>
    <w:rsid w:val="2B4E7222"/>
    <w:rsid w:val="2B5446D0"/>
    <w:rsid w:val="2B681F2A"/>
    <w:rsid w:val="2C820DC9"/>
    <w:rsid w:val="2CC80ED2"/>
    <w:rsid w:val="2CCD0296"/>
    <w:rsid w:val="2D99286E"/>
    <w:rsid w:val="2DF33D2D"/>
    <w:rsid w:val="2E3F3416"/>
    <w:rsid w:val="2E8C5F2F"/>
    <w:rsid w:val="2ED022C0"/>
    <w:rsid w:val="2ED578D6"/>
    <w:rsid w:val="2EED10C4"/>
    <w:rsid w:val="2F0B32F8"/>
    <w:rsid w:val="2FB43991"/>
    <w:rsid w:val="2FC82F97"/>
    <w:rsid w:val="30803872"/>
    <w:rsid w:val="312132A7"/>
    <w:rsid w:val="31556AAC"/>
    <w:rsid w:val="317C228B"/>
    <w:rsid w:val="31887053"/>
    <w:rsid w:val="326276D3"/>
    <w:rsid w:val="32B048E2"/>
    <w:rsid w:val="32FD11AA"/>
    <w:rsid w:val="32FD564D"/>
    <w:rsid w:val="33490893"/>
    <w:rsid w:val="33791178"/>
    <w:rsid w:val="348002E4"/>
    <w:rsid w:val="361956CA"/>
    <w:rsid w:val="36D6068F"/>
    <w:rsid w:val="36F62AE0"/>
    <w:rsid w:val="388A1731"/>
    <w:rsid w:val="394C4C39"/>
    <w:rsid w:val="39934A77"/>
    <w:rsid w:val="3A12378C"/>
    <w:rsid w:val="3A916DA7"/>
    <w:rsid w:val="3AAF1923"/>
    <w:rsid w:val="3B2A71FC"/>
    <w:rsid w:val="3B2C087E"/>
    <w:rsid w:val="3B800BCA"/>
    <w:rsid w:val="3C834E15"/>
    <w:rsid w:val="3CC05722"/>
    <w:rsid w:val="3CC33464"/>
    <w:rsid w:val="3D9F17DB"/>
    <w:rsid w:val="3EF5367D"/>
    <w:rsid w:val="3F8E1B07"/>
    <w:rsid w:val="3F9133A5"/>
    <w:rsid w:val="3FCC262F"/>
    <w:rsid w:val="40204729"/>
    <w:rsid w:val="402E6E46"/>
    <w:rsid w:val="404448BC"/>
    <w:rsid w:val="41281AE7"/>
    <w:rsid w:val="42D812EB"/>
    <w:rsid w:val="43413334"/>
    <w:rsid w:val="441445A5"/>
    <w:rsid w:val="44246EDE"/>
    <w:rsid w:val="449040E1"/>
    <w:rsid w:val="44BC7116"/>
    <w:rsid w:val="45BB73CE"/>
    <w:rsid w:val="464F7B16"/>
    <w:rsid w:val="46560EA5"/>
    <w:rsid w:val="47B916EB"/>
    <w:rsid w:val="47CA56A6"/>
    <w:rsid w:val="47ED5839"/>
    <w:rsid w:val="48594C7C"/>
    <w:rsid w:val="48836B52"/>
    <w:rsid w:val="4A7162AD"/>
    <w:rsid w:val="4A82495E"/>
    <w:rsid w:val="4AF34F14"/>
    <w:rsid w:val="4B1F03FF"/>
    <w:rsid w:val="4B315A3D"/>
    <w:rsid w:val="4B413ED2"/>
    <w:rsid w:val="4B553E21"/>
    <w:rsid w:val="4C2D4456"/>
    <w:rsid w:val="4EAF3848"/>
    <w:rsid w:val="4EE73EAF"/>
    <w:rsid w:val="4EF13E61"/>
    <w:rsid w:val="4F604B42"/>
    <w:rsid w:val="4F9A62A6"/>
    <w:rsid w:val="4FC357FD"/>
    <w:rsid w:val="51AF590D"/>
    <w:rsid w:val="51EB2DE9"/>
    <w:rsid w:val="52666914"/>
    <w:rsid w:val="5268268C"/>
    <w:rsid w:val="52E72BF2"/>
    <w:rsid w:val="52F263F9"/>
    <w:rsid w:val="5349426B"/>
    <w:rsid w:val="5358625C"/>
    <w:rsid w:val="53FA5565"/>
    <w:rsid w:val="55572544"/>
    <w:rsid w:val="55B160F8"/>
    <w:rsid w:val="562E14F6"/>
    <w:rsid w:val="56332FB1"/>
    <w:rsid w:val="57094C2D"/>
    <w:rsid w:val="58421289"/>
    <w:rsid w:val="58FC3B2E"/>
    <w:rsid w:val="5A3B0686"/>
    <w:rsid w:val="5A81253D"/>
    <w:rsid w:val="5A957D96"/>
    <w:rsid w:val="5AB83A84"/>
    <w:rsid w:val="5AC95C92"/>
    <w:rsid w:val="5B5E63DA"/>
    <w:rsid w:val="5B631C42"/>
    <w:rsid w:val="5BDC37A3"/>
    <w:rsid w:val="5C25514A"/>
    <w:rsid w:val="5DB26EB1"/>
    <w:rsid w:val="5DF0210B"/>
    <w:rsid w:val="5F3062DF"/>
    <w:rsid w:val="5F3E6C4E"/>
    <w:rsid w:val="60402552"/>
    <w:rsid w:val="60803296"/>
    <w:rsid w:val="60BD3BA3"/>
    <w:rsid w:val="60E5445B"/>
    <w:rsid w:val="611B4D6D"/>
    <w:rsid w:val="617E77D6"/>
    <w:rsid w:val="61BD7BD2"/>
    <w:rsid w:val="61D373F6"/>
    <w:rsid w:val="62481B92"/>
    <w:rsid w:val="63492973"/>
    <w:rsid w:val="6410735D"/>
    <w:rsid w:val="649E018F"/>
    <w:rsid w:val="664D59C9"/>
    <w:rsid w:val="665F56FC"/>
    <w:rsid w:val="66886A01"/>
    <w:rsid w:val="66942464"/>
    <w:rsid w:val="6727621A"/>
    <w:rsid w:val="677A27ED"/>
    <w:rsid w:val="68AA7102"/>
    <w:rsid w:val="6A0740E0"/>
    <w:rsid w:val="6A5A6906"/>
    <w:rsid w:val="6BA45B81"/>
    <w:rsid w:val="6BA75B7B"/>
    <w:rsid w:val="6BE446D9"/>
    <w:rsid w:val="6BF3795B"/>
    <w:rsid w:val="6C57134F"/>
    <w:rsid w:val="6CD75FEC"/>
    <w:rsid w:val="6D785A21"/>
    <w:rsid w:val="6DF826BE"/>
    <w:rsid w:val="6EEA46FD"/>
    <w:rsid w:val="6F1E7F02"/>
    <w:rsid w:val="6F3C2A7E"/>
    <w:rsid w:val="6F975F07"/>
    <w:rsid w:val="700C41FF"/>
    <w:rsid w:val="7055204A"/>
    <w:rsid w:val="707029DF"/>
    <w:rsid w:val="71C01745"/>
    <w:rsid w:val="71E116BB"/>
    <w:rsid w:val="726A16B0"/>
    <w:rsid w:val="737C78ED"/>
    <w:rsid w:val="739B4217"/>
    <w:rsid w:val="752244C4"/>
    <w:rsid w:val="756845CD"/>
    <w:rsid w:val="75B0387E"/>
    <w:rsid w:val="763D7808"/>
    <w:rsid w:val="76F1414E"/>
    <w:rsid w:val="777F79AC"/>
    <w:rsid w:val="77862AE9"/>
    <w:rsid w:val="77933457"/>
    <w:rsid w:val="784A7FBA"/>
    <w:rsid w:val="788D60F9"/>
    <w:rsid w:val="78A07BDA"/>
    <w:rsid w:val="78B35B5F"/>
    <w:rsid w:val="79BC6C95"/>
    <w:rsid w:val="7A320D06"/>
    <w:rsid w:val="7A9B68AB"/>
    <w:rsid w:val="7AAD65DE"/>
    <w:rsid w:val="7AB67B89"/>
    <w:rsid w:val="7AD65B35"/>
    <w:rsid w:val="7AD70553"/>
    <w:rsid w:val="7B58479C"/>
    <w:rsid w:val="7B6E2211"/>
    <w:rsid w:val="7B762E74"/>
    <w:rsid w:val="7B9D0E24"/>
    <w:rsid w:val="7BDF310F"/>
    <w:rsid w:val="7C013085"/>
    <w:rsid w:val="7E37293F"/>
    <w:rsid w:val="7E933D3D"/>
    <w:rsid w:val="7F160BF6"/>
    <w:rsid w:val="7F315A30"/>
    <w:rsid w:val="7F98785D"/>
    <w:rsid w:val="7F9F508F"/>
    <w:rsid w:val="7FBD5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F93A3A2"/>
  <w15:docId w15:val="{1A3BACEE-6A03-4522-AA57-3F7063881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4</TotalTime>
  <Pages>2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</cp:revision>
  <dcterms:created xsi:type="dcterms:W3CDTF">2023-12-23T02:39:00Z</dcterms:created>
  <dcterms:modified xsi:type="dcterms:W3CDTF">2026-04-16T09:29:00Z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eyJoZGlkIjoiMGVhYzA4NWQ0ZmJkYWRmNTA2ODU3YzdkNDRhYmUwNmEiLCJ1c2VySWQiOiI4OTY1Njk1MjEifQ==</vt:lpwstr>
  </property>
</Properties>
</file>