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C16" w:rsidRDefault="00134C16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134C16" w:rsidRDefault="0007692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134C16" w:rsidRDefault="00134C16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134C16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134C16" w:rsidRDefault="0007692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134C16" w:rsidRDefault="0007692F">
            <w:pPr>
              <w:spacing w:line="320" w:lineRule="exact"/>
              <w:ind w:firstLineChars="171" w:firstLine="479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周丽</w:t>
            </w:r>
          </w:p>
        </w:tc>
        <w:tc>
          <w:tcPr>
            <w:tcW w:w="1559" w:type="dxa"/>
            <w:vAlign w:val="center"/>
          </w:tcPr>
          <w:p w:rsidR="00134C16" w:rsidRDefault="0007692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134C16" w:rsidRDefault="0007692F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历管院（法学院）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副院长</w:t>
            </w:r>
          </w:p>
        </w:tc>
      </w:tr>
      <w:tr w:rsidR="00134C16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134C16" w:rsidRDefault="0007692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134C16" w:rsidRDefault="0007692F">
            <w:pPr>
              <w:spacing w:line="400" w:lineRule="exact"/>
              <w:ind w:firstLineChars="1200" w:firstLine="288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教学工作</w:t>
            </w:r>
          </w:p>
        </w:tc>
      </w:tr>
      <w:tr w:rsidR="00134C16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134C16" w:rsidRDefault="0007692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134C16" w:rsidRDefault="0007692F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134C16" w:rsidRDefault="0007692F">
            <w:pPr>
              <w:spacing w:line="400" w:lineRule="exact"/>
              <w:ind w:firstLine="480"/>
              <w:rPr>
                <w:rFonts w:ascii="Times New Roman" w:hAnsi="Times New Roman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将本科教育教学审核评估作为重点工作，全面推进迎评促建工作，迎评工作有序稳步开展。</w:t>
            </w:r>
          </w:p>
        </w:tc>
      </w:tr>
      <w:tr w:rsidR="00134C16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134C16" w:rsidRDefault="00134C1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34C16" w:rsidRDefault="0007692F"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学院持续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优化</w:t>
            </w:r>
            <w:r>
              <w:rPr>
                <w:rFonts w:ascii="宋体" w:eastAsia="宋体" w:hAnsi="宋体"/>
                <w:sz w:val="24"/>
                <w:szCs w:val="24"/>
              </w:rPr>
              <w:t>专业建设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，新增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“信用风险管理与法律防控”专业，并已于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2024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9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月开始招生。</w:t>
            </w:r>
          </w:p>
        </w:tc>
      </w:tr>
      <w:tr w:rsidR="00134C16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134C16" w:rsidRDefault="00134C1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34C16" w:rsidRDefault="0007692F">
            <w:pPr>
              <w:spacing w:line="400" w:lineRule="exact"/>
              <w:ind w:firstLine="48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积极探索现代信息技术与教育教学深度融合，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本人参加江苏省创新教学大赛，获省级二等奖。获批校知识图谱课程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门。</w:t>
            </w:r>
          </w:p>
        </w:tc>
      </w:tr>
      <w:tr w:rsidR="00134C16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134C16" w:rsidRDefault="0007692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134C16" w:rsidRDefault="0007692F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134C16" w:rsidRDefault="0007692F">
            <w:pPr>
              <w:overflowPunct/>
              <w:snapToGrid/>
              <w:spacing w:line="440" w:lineRule="exact"/>
              <w:ind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政治判断力、政治领悟力、政治执行力不够强，把握形势变化、识别现象本质、洞察大势大局的能力不足，缺乏用政治的头脑来思考问题，政治敏感性、鉴别力有待加强。</w:t>
            </w:r>
          </w:p>
          <w:p w:rsidR="00134C16" w:rsidRDefault="00134C16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134C16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34C16" w:rsidRDefault="00134C1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34C16" w:rsidRDefault="0007692F">
            <w:pPr>
              <w:spacing w:line="440" w:lineRule="exact"/>
              <w:ind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日常深入师生群体不够。深入师生群体、与师生面对面的交流明显不够，对师生关心的一些难点问题看得不准、不透，不能准确把握师生的需求。</w:t>
            </w:r>
          </w:p>
          <w:p w:rsidR="00134C16" w:rsidRDefault="00134C16">
            <w:pPr>
              <w:spacing w:line="440" w:lineRule="exact"/>
              <w:ind w:firstLine="48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34C16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134C16" w:rsidRDefault="00134C16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134C16" w:rsidRDefault="0007692F">
            <w:pPr>
              <w:spacing w:line="440" w:lineRule="exact"/>
              <w:ind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存在好人主义、形式主义思想。对工作中发现的问题，有时候因碍于情面，能不提的就不提，有好人主义的倾向。在工作中，有时只求形式，只讲究工作是否做了，不求工作的实际成效。</w:t>
            </w:r>
          </w:p>
          <w:p w:rsidR="00134C16" w:rsidRDefault="00134C16">
            <w:pPr>
              <w:spacing w:line="400" w:lineRule="exact"/>
              <w:ind w:firstLineChars="0" w:firstLine="0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34C16">
        <w:trPr>
          <w:trHeight w:val="2384"/>
          <w:jc w:val="center"/>
        </w:trPr>
        <w:tc>
          <w:tcPr>
            <w:tcW w:w="1935" w:type="dxa"/>
            <w:vAlign w:val="center"/>
          </w:tcPr>
          <w:p w:rsidR="00134C16" w:rsidRDefault="0007692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134C16" w:rsidRDefault="00134C16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134C16" w:rsidRDefault="00134C16">
      <w:pPr>
        <w:spacing w:line="240" w:lineRule="atLeast"/>
        <w:ind w:firstLineChars="0" w:firstLine="0"/>
        <w:rPr>
          <w:sz w:val="15"/>
          <w:szCs w:val="15"/>
        </w:rPr>
      </w:pPr>
    </w:p>
    <w:sectPr w:rsidR="00134C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4C16" w:rsidRDefault="0007692F">
      <w:pPr>
        <w:spacing w:line="240" w:lineRule="auto"/>
        <w:ind w:firstLine="640"/>
      </w:pPr>
      <w:r>
        <w:separator/>
      </w:r>
    </w:p>
  </w:endnote>
  <w:endnote w:type="continuationSeparator" w:id="0">
    <w:p w:rsidR="00134C16" w:rsidRDefault="0007692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4C16" w:rsidRDefault="00134C16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4C16" w:rsidRDefault="00134C16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4C16" w:rsidRDefault="00134C16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4C16" w:rsidRDefault="0007692F">
      <w:pPr>
        <w:spacing w:line="240" w:lineRule="auto"/>
        <w:ind w:firstLine="640"/>
      </w:pPr>
      <w:r>
        <w:separator/>
      </w:r>
    </w:p>
  </w:footnote>
  <w:footnote w:type="continuationSeparator" w:id="0">
    <w:p w:rsidR="00134C16" w:rsidRDefault="0007692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4C16" w:rsidRDefault="00134C16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4C16" w:rsidRDefault="00134C16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4C16" w:rsidRDefault="00134C16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7692F"/>
    <w:rsid w:val="000951E9"/>
    <w:rsid w:val="00134C16"/>
    <w:rsid w:val="002C1F1D"/>
    <w:rsid w:val="0032143E"/>
    <w:rsid w:val="005A09ED"/>
    <w:rsid w:val="006E562A"/>
    <w:rsid w:val="00732184"/>
    <w:rsid w:val="008C5FE2"/>
    <w:rsid w:val="00C07766"/>
    <w:rsid w:val="00C977C7"/>
    <w:rsid w:val="00D86298"/>
    <w:rsid w:val="00E158DC"/>
    <w:rsid w:val="00E43DBE"/>
    <w:rsid w:val="39934A77"/>
    <w:rsid w:val="4C3E38A7"/>
    <w:rsid w:val="52E72BF2"/>
    <w:rsid w:val="57094C2D"/>
    <w:rsid w:val="5DF0210B"/>
    <w:rsid w:val="7A42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68E180E7"/>
  <w15:docId w15:val="{80D9C0BA-BD03-4E0E-BFB2-3E123A442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15</TotalTime>
  <Pages>2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7</cp:revision>
  <dcterms:created xsi:type="dcterms:W3CDTF">2023-12-23T02:39:00Z</dcterms:created>
  <dcterms:modified xsi:type="dcterms:W3CDTF">2026-04-16T09:25:00Z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2E3E5DBBF01A4BEA8A86C43C400ABA58_13</vt:lpwstr>
  </property>
</Properties>
</file>