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84E" w:rsidRDefault="00C20FFA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D3684E" w:rsidRDefault="00D3684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3684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3684E" w:rsidRDefault="00C20FF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3684E" w:rsidRDefault="00C20FFA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冯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青青</w:t>
            </w:r>
          </w:p>
        </w:tc>
        <w:tc>
          <w:tcPr>
            <w:tcW w:w="1559" w:type="dxa"/>
            <w:vAlign w:val="center"/>
          </w:tcPr>
          <w:p w:rsidR="00D3684E" w:rsidRDefault="00C20FF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3684E" w:rsidRDefault="00C20FFA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文学院副院长</w:t>
            </w:r>
          </w:p>
        </w:tc>
      </w:tr>
      <w:tr w:rsidR="00D3684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3684E" w:rsidRDefault="00C20FF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3684E" w:rsidRDefault="00C20FFA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教学工作</w:t>
            </w:r>
          </w:p>
        </w:tc>
      </w:tr>
      <w:tr w:rsidR="00D3684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3684E" w:rsidRDefault="00C20FF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3684E" w:rsidRDefault="00C20FFA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3684E" w:rsidRDefault="00C20FFA">
            <w:pPr>
              <w:spacing w:line="400" w:lineRule="exact"/>
              <w:ind w:firstLine="562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专业建设成效显著。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汉语言文学专业为国家一流本科专业建设点、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省品牌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专业，在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二期结项考核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中获得“优秀”等次，成功入选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省品牌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专业建设三期项目，并获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评省课程思政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示范专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业，凸显了该专业的建设成效和建设优势。</w:t>
            </w:r>
          </w:p>
          <w:p w:rsidR="00D3684E" w:rsidRDefault="00C20FFA">
            <w:pPr>
              <w:spacing w:line="400" w:lineRule="exact"/>
              <w:ind w:firstLine="560"/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学院结合经济社会发展需求，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整合秘书学、广播电视学等教学资源，成功申报“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数字人文”新专业，通过了学士学位授权专家评审，在省内外产生了较大的影响，辽东学院、中国矿业大学、泰州学院、淮南师范学院等高校来院交流学习。</w:t>
            </w:r>
          </w:p>
        </w:tc>
      </w:tr>
      <w:tr w:rsidR="00D3684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3684E" w:rsidRDefault="00D368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3684E" w:rsidRDefault="00C20FFA">
            <w:pPr>
              <w:spacing w:line="400" w:lineRule="exact"/>
              <w:ind w:firstLine="562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教学改革成果丰硕。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学院高度重视教学改革，组织团队申报高质量教学工程项目，获批国家级一流本科课程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门、省本科规划教材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部；完成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教育部首批新文科研究与改革实践项目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项，获批省级重点教改课题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项，教学改革成果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获得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省教学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成果奖一等奖。</w:t>
            </w:r>
          </w:p>
          <w:p w:rsidR="00D3684E" w:rsidRDefault="00C20FFA">
            <w:pPr>
              <w:spacing w:line="400" w:lineRule="exact"/>
              <w:ind w:firstLine="560"/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打造高水平教学平台，获批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教育部虚拟仿真实验室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个，立项建设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门“人工智能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+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”课程群，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推动传统文化教育与数字技术深度融合。</w:t>
            </w:r>
          </w:p>
        </w:tc>
      </w:tr>
      <w:tr w:rsidR="00D3684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3684E" w:rsidRDefault="00D368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3684E" w:rsidRDefault="00C20FFA">
            <w:pPr>
              <w:spacing w:line="400" w:lineRule="exact"/>
              <w:ind w:firstLine="562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竞赛育人成绩斐然。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积极组织教师参与各类高水平教学竞赛，获中华经典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诵写讲大赛国奖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项，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省教学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创新大赛一等奖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项、二等奖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项，省师范院校教师智慧教学大赛一等奖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项。</w:t>
            </w:r>
          </w:p>
          <w:p w:rsidR="00D3684E" w:rsidRDefault="00C20FFA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学生在省师范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生教学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基本功大赛中获得一等奖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项，获奖率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100%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，在省内同层次高校中排名前列。学生在全国大学生数字媒体科技作品及创意竞赛等教育部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A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类赛事中表现突出，荣获国家级奖项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45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项。</w:t>
            </w:r>
          </w:p>
        </w:tc>
      </w:tr>
      <w:tr w:rsidR="00D3684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3684E" w:rsidRDefault="00C20FF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3684E" w:rsidRDefault="00C20FFA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3684E" w:rsidRDefault="00C20FFA">
            <w:pPr>
              <w:spacing w:line="400" w:lineRule="exact"/>
              <w:ind w:firstLine="562"/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教学竞赛获奖面不足。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学院始终高度重视教师教学能力提升，持续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搭建多元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培训与竞赛历练平台，教师在各级各类教学竞赛中也取得了一定成果。但从整体来看，高水平奖项数量仍显不足，且获奖成果较为集中于少数骨干教师，多数教师参与教学竞赛的积极性不高、参赛覆盖面有限，以赛促教、以赛促学的示范效应未能充分彰显。后续需进一步强化激励引导，分层分类培育参赛团队，着力扩大教师参与面，全面提升教学竞赛的竞争力。</w:t>
            </w:r>
          </w:p>
        </w:tc>
      </w:tr>
      <w:tr w:rsidR="00D3684E">
        <w:trPr>
          <w:trHeight w:hRule="exact" w:val="3732"/>
          <w:jc w:val="center"/>
        </w:trPr>
        <w:tc>
          <w:tcPr>
            <w:tcW w:w="1935" w:type="dxa"/>
            <w:vMerge/>
            <w:vAlign w:val="center"/>
          </w:tcPr>
          <w:p w:rsidR="00D3684E" w:rsidRDefault="00D368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3684E" w:rsidRDefault="00C20FFA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技能训练惠及面不够。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院组建专业化学生技能训练团队，重点围绕汉语言文学（师范）专业开展系统性竞赛指导与能力培育。学生在高水平赛事中虽获得了优异成绩，但从整体培养来看，技能训练仍主要聚焦于竞赛选手，面向全体师范生的常态化训练项目偏少，获奖学生的经验成果未能有效辐射带动全体学生。后续需进一步拓宽技能训练覆盖面，健全经验分享交流机制，常态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化开展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院级教学技能竞赛，推动技能训练从“少数拔尖”向“全员提升”转变，全面增强师范生综合教学能力。</w:t>
            </w:r>
          </w:p>
        </w:tc>
      </w:tr>
      <w:tr w:rsidR="00D3684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3684E" w:rsidRDefault="00D3684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3684E" w:rsidRDefault="00C20FFA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智能教学应用度不深。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很多老师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虽主动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关注人工智能应用于教育的发展动态，也参与了相关专题培训，但在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实际教学中对智能技术的融合应用仍较为浅显，运用人工智能开展课程知识图谱构建、一流课程建设等方面的能力不足，缺乏成熟的技术应用与实践支撑。后续将持续加强智能教学技术学习与实践，掌握常用人工智能工具与应用方法，坚持学用结合、以用促学，切实将人工智能技术融入课程建设与课堂教学，不断提升智慧教学育人水平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。</w:t>
            </w:r>
          </w:p>
        </w:tc>
      </w:tr>
      <w:tr w:rsidR="00D3684E">
        <w:trPr>
          <w:trHeight w:val="2144"/>
          <w:jc w:val="center"/>
        </w:trPr>
        <w:tc>
          <w:tcPr>
            <w:tcW w:w="1935" w:type="dxa"/>
            <w:vAlign w:val="center"/>
          </w:tcPr>
          <w:p w:rsidR="00D3684E" w:rsidRDefault="00C20FF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3684E" w:rsidRDefault="00D3684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3684E" w:rsidRDefault="00D3684E">
      <w:pPr>
        <w:spacing w:line="240" w:lineRule="atLeast"/>
        <w:ind w:firstLineChars="0" w:firstLine="0"/>
        <w:rPr>
          <w:sz w:val="15"/>
          <w:szCs w:val="15"/>
        </w:rPr>
      </w:pPr>
    </w:p>
    <w:sectPr w:rsidR="00D368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84E" w:rsidRDefault="00C20FFA">
      <w:pPr>
        <w:spacing w:line="240" w:lineRule="auto"/>
        <w:ind w:firstLine="640"/>
      </w:pPr>
      <w:r>
        <w:separator/>
      </w:r>
    </w:p>
  </w:endnote>
  <w:endnote w:type="continuationSeparator" w:id="0">
    <w:p w:rsidR="00D3684E" w:rsidRDefault="00C20FF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84E" w:rsidRDefault="00D3684E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84E" w:rsidRDefault="00D3684E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84E" w:rsidRDefault="00D3684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84E" w:rsidRDefault="00C20FFA">
      <w:pPr>
        <w:spacing w:line="240" w:lineRule="auto"/>
        <w:ind w:firstLine="640"/>
      </w:pPr>
      <w:r>
        <w:separator/>
      </w:r>
    </w:p>
  </w:footnote>
  <w:footnote w:type="continuationSeparator" w:id="0">
    <w:p w:rsidR="00D3684E" w:rsidRDefault="00C20FF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84E" w:rsidRDefault="00D3684E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84E" w:rsidRDefault="00D3684E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684E" w:rsidRDefault="00D3684E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8A63B3"/>
    <w:rsid w:val="00C20FFA"/>
    <w:rsid w:val="00D3684E"/>
    <w:rsid w:val="00D86298"/>
    <w:rsid w:val="30093CDB"/>
    <w:rsid w:val="39934A77"/>
    <w:rsid w:val="42962C9D"/>
    <w:rsid w:val="52E72BF2"/>
    <w:rsid w:val="53AE0F4D"/>
    <w:rsid w:val="55A11C95"/>
    <w:rsid w:val="57094C2D"/>
    <w:rsid w:val="5DF0210B"/>
    <w:rsid w:val="60A7217A"/>
    <w:rsid w:val="799C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435E03A"/>
  <w15:docId w15:val="{ADCCF4DE-276C-47EB-94EC-5F1C909E0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1238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2023-12-23T02:39:00Z</dcterms:created>
  <dcterms:modified xsi:type="dcterms:W3CDTF">2026-04-16T09:24:00Z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eyJoZGlkIjoiMDlhYmU0MzhjMWMxZWIwMzQ3ZmYzZGFjY2E3YTJkNTAiLCJ1c2VySWQiOiI1NTQxNTg3NTMifQ==</vt:lpwstr>
  </property>
</Properties>
</file>