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D148C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3649E30D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4B98394C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68167348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29DAEEB4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4F043DEA" w14:textId="5CA1316F" w:rsidR="00D86298" w:rsidRDefault="00C9178A" w:rsidP="00C9178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陈海军</w:t>
            </w:r>
          </w:p>
        </w:tc>
        <w:tc>
          <w:tcPr>
            <w:tcW w:w="1559" w:type="dxa"/>
            <w:vAlign w:val="center"/>
          </w:tcPr>
          <w:p w14:paraId="70C821A2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A5843BC" w14:textId="77777777" w:rsidR="00D86298" w:rsidRPr="00C9178A" w:rsidRDefault="00C9178A" w:rsidP="00C9178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C9178A">
              <w:rPr>
                <w:rFonts w:ascii="Times New Roman" w:eastAsia="楷体_GB2312" w:hAnsi="Times New Roman" w:hint="eastAsia"/>
                <w:sz w:val="28"/>
                <w:szCs w:val="28"/>
              </w:rPr>
              <w:t>国有资产管理处副处长</w:t>
            </w:r>
          </w:p>
          <w:p w14:paraId="48BF25B5" w14:textId="50FC7D89" w:rsidR="00C9178A" w:rsidRPr="00C9178A" w:rsidRDefault="00C9178A" w:rsidP="00C9178A">
            <w:pPr>
              <w:pStyle w:val="a"/>
              <w:numPr>
                <w:ilvl w:val="0"/>
                <w:numId w:val="0"/>
              </w:numPr>
              <w:spacing w:line="320" w:lineRule="exact"/>
              <w:ind w:left="360" w:hanging="3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C9178A">
              <w:rPr>
                <w:rFonts w:ascii="Times New Roman" w:eastAsia="楷体_GB2312" w:hAnsi="Times New Roman" w:hint="eastAsia"/>
                <w:sz w:val="28"/>
                <w:szCs w:val="28"/>
              </w:rPr>
              <w:t>实验室管理处副处长</w:t>
            </w:r>
          </w:p>
        </w:tc>
      </w:tr>
      <w:tr w:rsidR="00D86298" w14:paraId="5BC06817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40518BE4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1370718A" w14:textId="1A447B4F" w:rsidR="00D86298" w:rsidRPr="00893F54" w:rsidRDefault="00C9178A" w:rsidP="00B65D1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893F54">
              <w:rPr>
                <w:rFonts w:ascii="Times New Roman" w:eastAsia="楷体_GB2312" w:hAnsi="Times New Roman" w:hint="eastAsia"/>
                <w:szCs w:val="32"/>
              </w:rPr>
              <w:t>设备采购与维修工作，实验室安全工作</w:t>
            </w:r>
          </w:p>
        </w:tc>
      </w:tr>
      <w:tr w:rsidR="00D86298" w14:paraId="75CBEEB1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7F661397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0A0A94E0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52FE0328" w14:textId="01BCDCE4" w:rsidR="00D86298" w:rsidRDefault="00C9178A" w:rsidP="00B65D15">
            <w:pPr>
              <w:spacing w:line="400" w:lineRule="exact"/>
              <w:ind w:firstLine="643"/>
              <w:rPr>
                <w:rFonts w:ascii="Times New Roman" w:hAnsi="Times New Roman"/>
              </w:rPr>
            </w:pPr>
            <w:r w:rsidRPr="00B65D15">
              <w:rPr>
                <w:rFonts w:ascii="Times New Roman" w:hAnsi="Times New Roman" w:hint="eastAsia"/>
                <w:b/>
              </w:rPr>
              <w:t>制度建设更加完善。</w:t>
            </w:r>
            <w:r>
              <w:rPr>
                <w:rFonts w:ascii="Times New Roman" w:hAnsi="Times New Roman" w:hint="eastAsia"/>
              </w:rPr>
              <w:t>近三年，制定或完善分管领域校级层面</w:t>
            </w:r>
            <w:r w:rsidR="00B65D15">
              <w:rPr>
                <w:rFonts w:ascii="Times New Roman" w:hAnsi="Times New Roman" w:hint="eastAsia"/>
              </w:rPr>
              <w:t>工作</w:t>
            </w:r>
            <w:r>
              <w:rPr>
                <w:rFonts w:ascii="Times New Roman" w:hAnsi="Times New Roman" w:hint="eastAsia"/>
              </w:rPr>
              <w:t>制度</w:t>
            </w:r>
            <w:r>
              <w:rPr>
                <w:rFonts w:ascii="Times New Roman" w:hAnsi="Times New Roman" w:hint="eastAsia"/>
              </w:rPr>
              <w:t>8</w:t>
            </w:r>
            <w:r>
              <w:rPr>
                <w:rFonts w:ascii="Times New Roman" w:hAnsi="Times New Roman" w:hint="eastAsia"/>
              </w:rPr>
              <w:t>项，指导完成工作流程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 w:hint="eastAsia"/>
              </w:rPr>
              <w:t>项，进一步明确了“什么能做、什么不能做”的</w:t>
            </w:r>
            <w:r w:rsidR="00B65D15">
              <w:rPr>
                <w:rFonts w:ascii="Times New Roman" w:hAnsi="Times New Roman" w:hint="eastAsia"/>
              </w:rPr>
              <w:t>制度</w:t>
            </w:r>
            <w:r>
              <w:rPr>
                <w:rFonts w:ascii="Times New Roman" w:hAnsi="Times New Roman" w:hint="eastAsia"/>
              </w:rPr>
              <w:t>底线和“怎么做”的</w:t>
            </w:r>
            <w:r w:rsidR="00B65D15">
              <w:rPr>
                <w:rFonts w:ascii="Times New Roman" w:hAnsi="Times New Roman" w:hint="eastAsia"/>
              </w:rPr>
              <w:t>流程</w:t>
            </w:r>
            <w:r>
              <w:rPr>
                <w:rFonts w:ascii="Times New Roman" w:hAnsi="Times New Roman" w:hint="eastAsia"/>
              </w:rPr>
              <w:t>标准，实现了</w:t>
            </w:r>
            <w:r w:rsidR="00B65D15">
              <w:rPr>
                <w:rFonts w:ascii="Times New Roman" w:hAnsi="Times New Roman" w:hint="eastAsia"/>
              </w:rPr>
              <w:t>遇到问题找制度</w:t>
            </w:r>
            <w:r>
              <w:rPr>
                <w:rFonts w:ascii="Times New Roman" w:hAnsi="Times New Roman" w:hint="eastAsia"/>
              </w:rPr>
              <w:t>、</w:t>
            </w:r>
            <w:r w:rsidR="00B65D15">
              <w:rPr>
                <w:rFonts w:ascii="Times New Roman" w:hAnsi="Times New Roman" w:hint="eastAsia"/>
              </w:rPr>
              <w:t>解决问题靠流程</w:t>
            </w:r>
            <w:r>
              <w:rPr>
                <w:rFonts w:ascii="Times New Roman" w:hAnsi="Times New Roman" w:hint="eastAsia"/>
              </w:rPr>
              <w:t>的</w:t>
            </w:r>
            <w:r w:rsidR="000929B3">
              <w:rPr>
                <w:rFonts w:ascii="Times New Roman" w:hAnsi="Times New Roman" w:hint="eastAsia"/>
              </w:rPr>
              <w:t>工作质效</w:t>
            </w:r>
            <w:r w:rsidR="00B65D15">
              <w:rPr>
                <w:rFonts w:ascii="Times New Roman" w:hAnsi="Times New Roman" w:hint="eastAsia"/>
              </w:rPr>
              <w:t>和抗风险能力的同步提升。</w:t>
            </w:r>
          </w:p>
        </w:tc>
      </w:tr>
      <w:tr w:rsidR="00D86298" w14:paraId="17CC2E8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2B91025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513E885" w14:textId="2C9888F1" w:rsidR="00D86298" w:rsidRDefault="00B65D15" w:rsidP="003B2173">
            <w:pPr>
              <w:spacing w:line="400" w:lineRule="exact"/>
              <w:ind w:firstLine="643"/>
              <w:rPr>
                <w:rFonts w:ascii="Times New Roman" w:hAnsi="Times New Roman"/>
                <w:spacing w:val="-20"/>
                <w:sz w:val="24"/>
              </w:rPr>
            </w:pPr>
            <w:r w:rsidRPr="00B65D15">
              <w:rPr>
                <w:rFonts w:ascii="Times New Roman" w:hAnsi="Times New Roman" w:hint="eastAsia"/>
                <w:b/>
              </w:rPr>
              <w:t>攻坚克难更加坚定</w:t>
            </w:r>
            <w:r>
              <w:rPr>
                <w:rFonts w:ascii="Times New Roman" w:hAnsi="Times New Roman" w:hint="eastAsia"/>
                <w:b/>
              </w:rPr>
              <w:t>。</w:t>
            </w:r>
            <w:r w:rsidRPr="003B2173">
              <w:rPr>
                <w:rFonts w:ascii="Times New Roman" w:hAnsi="Times New Roman" w:hint="eastAsia"/>
              </w:rPr>
              <w:t>始终保持</w:t>
            </w:r>
            <w:r w:rsidR="003B2173">
              <w:rPr>
                <w:rFonts w:ascii="Times New Roman" w:hAnsi="Times New Roman" w:hint="eastAsia"/>
              </w:rPr>
              <w:t>心系师生</w:t>
            </w:r>
            <w:r w:rsidRPr="003B2173">
              <w:rPr>
                <w:rFonts w:ascii="Times New Roman" w:hAnsi="Times New Roman" w:hint="eastAsia"/>
              </w:rPr>
              <w:t>、服务师生的初心</w:t>
            </w:r>
            <w:r w:rsidR="000929B3">
              <w:rPr>
                <w:rFonts w:ascii="Times New Roman" w:hAnsi="Times New Roman" w:hint="eastAsia"/>
              </w:rPr>
              <w:t>使命</w:t>
            </w:r>
            <w:r w:rsidRPr="003B2173">
              <w:rPr>
                <w:rFonts w:ascii="Times New Roman" w:hAnsi="Times New Roman" w:hint="eastAsia"/>
              </w:rPr>
              <w:t>。近三年，</w:t>
            </w:r>
            <w:r w:rsidR="003B2173">
              <w:rPr>
                <w:rFonts w:ascii="Times New Roman" w:hAnsi="Times New Roman" w:hint="eastAsia"/>
              </w:rPr>
              <w:t>高质量</w:t>
            </w:r>
            <w:r w:rsidRPr="003B2173">
              <w:rPr>
                <w:rFonts w:ascii="Times New Roman" w:hAnsi="Times New Roman" w:hint="eastAsia"/>
              </w:rPr>
              <w:t>完成了通榆校区主楼</w:t>
            </w:r>
            <w:r w:rsidRPr="003B2173">
              <w:rPr>
                <w:rFonts w:ascii="Times New Roman" w:hAnsi="Times New Roman" w:hint="eastAsia"/>
              </w:rPr>
              <w:t>4</w:t>
            </w:r>
            <w:r w:rsidRPr="003B2173">
              <w:rPr>
                <w:rFonts w:ascii="Times New Roman" w:hAnsi="Times New Roman" w:hint="eastAsia"/>
              </w:rPr>
              <w:t>部</w:t>
            </w:r>
            <w:r w:rsidR="003B2173">
              <w:rPr>
                <w:rFonts w:ascii="Times New Roman" w:hAnsi="Times New Roman" w:hint="eastAsia"/>
              </w:rPr>
              <w:t>老旧</w:t>
            </w:r>
            <w:r w:rsidRPr="003B2173">
              <w:rPr>
                <w:rFonts w:ascii="Times New Roman" w:hAnsi="Times New Roman" w:hint="eastAsia"/>
              </w:rPr>
              <w:t>电梯更换、新老校区</w:t>
            </w:r>
            <w:r w:rsidRPr="003B2173">
              <w:rPr>
                <w:rFonts w:ascii="Times New Roman" w:hAnsi="Times New Roman" w:hint="eastAsia"/>
              </w:rPr>
              <w:t>2</w:t>
            </w:r>
            <w:r w:rsidRPr="003B2173">
              <w:rPr>
                <w:rFonts w:ascii="Times New Roman" w:hAnsi="Times New Roman"/>
              </w:rPr>
              <w:t>44</w:t>
            </w:r>
            <w:r w:rsidRPr="003B2173">
              <w:rPr>
                <w:rFonts w:ascii="Times New Roman" w:hAnsi="Times New Roman" w:hint="eastAsia"/>
              </w:rPr>
              <w:t>台教室空调更新、</w:t>
            </w:r>
            <w:r w:rsidR="000929B3">
              <w:rPr>
                <w:rFonts w:ascii="Times New Roman" w:hAnsi="Times New Roman" w:hint="eastAsia"/>
              </w:rPr>
              <w:t>4</w:t>
            </w:r>
            <w:r w:rsidR="000929B3">
              <w:rPr>
                <w:rFonts w:ascii="Times New Roman" w:hAnsi="Times New Roman"/>
              </w:rPr>
              <w:t>873</w:t>
            </w:r>
            <w:r w:rsidR="000929B3">
              <w:rPr>
                <w:rFonts w:ascii="Times New Roman" w:hAnsi="Times New Roman" w:hint="eastAsia"/>
              </w:rPr>
              <w:t>间学生宿舍租赁空调更新、</w:t>
            </w:r>
            <w:proofErr w:type="gramStart"/>
            <w:r w:rsidRPr="003B2173">
              <w:rPr>
                <w:rFonts w:ascii="Times New Roman" w:hAnsi="Times New Roman" w:hint="eastAsia"/>
              </w:rPr>
              <w:t>3</w:t>
            </w:r>
            <w:r w:rsidRPr="003B2173">
              <w:rPr>
                <w:rFonts w:ascii="Times New Roman" w:hAnsi="Times New Roman" w:hint="eastAsia"/>
              </w:rPr>
              <w:t>个涉化学院</w:t>
            </w:r>
            <w:proofErr w:type="gramEnd"/>
            <w:r w:rsidRPr="003B2173">
              <w:rPr>
                <w:rFonts w:ascii="Times New Roman" w:hAnsi="Times New Roman" w:hint="eastAsia"/>
              </w:rPr>
              <w:t>通风系统升级改造（进行中）、智慧</w:t>
            </w:r>
            <w:proofErr w:type="gramStart"/>
            <w:r w:rsidRPr="003B2173">
              <w:rPr>
                <w:rFonts w:ascii="Times New Roman" w:hAnsi="Times New Roman" w:hint="eastAsia"/>
              </w:rPr>
              <w:t>危化品</w:t>
            </w:r>
            <w:proofErr w:type="gramEnd"/>
            <w:r w:rsidRPr="003B2173">
              <w:rPr>
                <w:rFonts w:ascii="Times New Roman" w:hAnsi="Times New Roman" w:hint="eastAsia"/>
              </w:rPr>
              <w:t>库房建设等</w:t>
            </w:r>
            <w:r w:rsidR="000929B3">
              <w:rPr>
                <w:rFonts w:ascii="Times New Roman" w:hAnsi="Times New Roman" w:hint="eastAsia"/>
              </w:rPr>
              <w:t>多项</w:t>
            </w:r>
            <w:r w:rsidRPr="003B2173">
              <w:rPr>
                <w:rFonts w:ascii="Times New Roman" w:hAnsi="Times New Roman" w:hint="eastAsia"/>
              </w:rPr>
              <w:t>师生</w:t>
            </w:r>
            <w:proofErr w:type="gramStart"/>
            <w:r w:rsidRPr="003B2173">
              <w:rPr>
                <w:rFonts w:ascii="Times New Roman" w:hAnsi="Times New Roman" w:hint="eastAsia"/>
              </w:rPr>
              <w:t>急难愁盼</w:t>
            </w:r>
            <w:r w:rsidR="003B2173">
              <w:rPr>
                <w:rFonts w:ascii="Times New Roman" w:hAnsi="Times New Roman" w:hint="eastAsia"/>
              </w:rPr>
              <w:t>的</w:t>
            </w:r>
            <w:proofErr w:type="gramEnd"/>
            <w:r w:rsidRPr="003B2173">
              <w:rPr>
                <w:rFonts w:ascii="Times New Roman" w:hAnsi="Times New Roman" w:hint="eastAsia"/>
              </w:rPr>
              <w:t>民生工程，</w:t>
            </w:r>
            <w:r w:rsidR="003B2173" w:rsidRPr="003B2173">
              <w:rPr>
                <w:rFonts w:ascii="Times New Roman" w:hAnsi="Times New Roman" w:hint="eastAsia"/>
              </w:rPr>
              <w:t>获得</w:t>
            </w:r>
            <w:proofErr w:type="gramStart"/>
            <w:r w:rsidR="003B2173" w:rsidRPr="003B2173">
              <w:rPr>
                <w:rFonts w:ascii="Times New Roman" w:hAnsi="Times New Roman" w:hint="eastAsia"/>
              </w:rPr>
              <w:t>师生</w:t>
            </w:r>
            <w:r w:rsidR="003B2173">
              <w:rPr>
                <w:rFonts w:ascii="Times New Roman" w:hAnsi="Times New Roman" w:hint="eastAsia"/>
              </w:rPr>
              <w:t>点赞</w:t>
            </w:r>
            <w:r w:rsidR="003B2173" w:rsidRPr="003B2173">
              <w:rPr>
                <w:rFonts w:ascii="Times New Roman" w:hAnsi="Times New Roman" w:hint="eastAsia"/>
              </w:rPr>
              <w:t>好评</w:t>
            </w:r>
            <w:proofErr w:type="gramEnd"/>
            <w:r w:rsidR="003B2173">
              <w:rPr>
                <w:rFonts w:ascii="Times New Roman" w:hAnsi="Times New Roman" w:hint="eastAsia"/>
              </w:rPr>
              <w:t>。</w:t>
            </w:r>
          </w:p>
        </w:tc>
      </w:tr>
      <w:tr w:rsidR="00D86298" w14:paraId="227BAE8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F20CBD4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83849FF" w14:textId="1601644B" w:rsidR="00D86298" w:rsidRDefault="003B2173" w:rsidP="0007440D">
            <w:pPr>
              <w:spacing w:line="400" w:lineRule="exact"/>
              <w:ind w:firstLine="643"/>
              <w:rPr>
                <w:rFonts w:ascii="Times New Roman" w:hAnsi="Times New Roman"/>
                <w:spacing w:val="-20"/>
                <w:sz w:val="24"/>
              </w:rPr>
            </w:pPr>
            <w:r w:rsidRPr="003B2173">
              <w:rPr>
                <w:rFonts w:ascii="Times New Roman" w:hAnsi="Times New Roman" w:hint="eastAsia"/>
                <w:b/>
              </w:rPr>
              <w:t>安全氛围更加浓厚。</w:t>
            </w:r>
            <w:r w:rsidR="006834B0" w:rsidRPr="006834B0">
              <w:rPr>
                <w:rFonts w:ascii="Times New Roman" w:hAnsi="Times New Roman" w:hint="eastAsia"/>
              </w:rPr>
              <w:t>组织全校师生参加省内外</w:t>
            </w:r>
            <w:r w:rsidR="00810251" w:rsidRPr="006834B0">
              <w:rPr>
                <w:rFonts w:ascii="Times New Roman" w:hAnsi="Times New Roman" w:hint="eastAsia"/>
              </w:rPr>
              <w:t>线上线下</w:t>
            </w:r>
            <w:r w:rsidR="006834B0" w:rsidRPr="006834B0">
              <w:rPr>
                <w:rFonts w:ascii="Times New Roman" w:hAnsi="Times New Roman" w:hint="eastAsia"/>
              </w:rPr>
              <w:t>各级各类实验室风险源</w:t>
            </w:r>
            <w:r w:rsidR="00530B70" w:rsidRPr="006834B0">
              <w:rPr>
                <w:rFonts w:ascii="Times New Roman" w:hAnsi="Times New Roman" w:hint="eastAsia"/>
              </w:rPr>
              <w:t>安全</w:t>
            </w:r>
            <w:r w:rsidR="00810251" w:rsidRPr="006834B0">
              <w:rPr>
                <w:rFonts w:ascii="Times New Roman" w:hAnsi="Times New Roman" w:hint="eastAsia"/>
              </w:rPr>
              <w:t>培训</w:t>
            </w:r>
            <w:r w:rsidR="006834B0" w:rsidRPr="006834B0">
              <w:rPr>
                <w:rFonts w:ascii="Times New Roman" w:hAnsi="Times New Roman" w:hint="eastAsia"/>
              </w:rPr>
              <w:t>；遴选并</w:t>
            </w:r>
            <w:r w:rsidR="00EF1973">
              <w:rPr>
                <w:rFonts w:ascii="Times New Roman" w:hAnsi="Times New Roman" w:hint="eastAsia"/>
              </w:rPr>
              <w:t>指导</w:t>
            </w:r>
            <w:r w:rsidR="006834B0" w:rsidRPr="006834B0">
              <w:rPr>
                <w:rFonts w:ascii="Times New Roman" w:hAnsi="Times New Roman" w:hint="eastAsia"/>
              </w:rPr>
              <w:t>实验技术教师代表参加省实验室安全技能大比武，</w:t>
            </w:r>
            <w:r w:rsidR="00D22952">
              <w:rPr>
                <w:rFonts w:ascii="Times New Roman" w:hAnsi="Times New Roman" w:hint="eastAsia"/>
              </w:rPr>
              <w:t>每届</w:t>
            </w:r>
            <w:r w:rsidR="006834B0" w:rsidRPr="006834B0">
              <w:rPr>
                <w:rFonts w:ascii="Times New Roman" w:hAnsi="Times New Roman" w:hint="eastAsia"/>
              </w:rPr>
              <w:t>均获奖，且在</w:t>
            </w:r>
            <w:r w:rsidR="006834B0" w:rsidRPr="006834B0">
              <w:rPr>
                <w:rFonts w:ascii="Times New Roman" w:hAnsi="Times New Roman" w:hint="eastAsia"/>
              </w:rPr>
              <w:t>2</w:t>
            </w:r>
            <w:r w:rsidR="006834B0" w:rsidRPr="006834B0">
              <w:rPr>
                <w:rFonts w:ascii="Times New Roman" w:hAnsi="Times New Roman"/>
              </w:rPr>
              <w:t>026</w:t>
            </w:r>
            <w:r w:rsidR="006834B0" w:rsidRPr="006834B0">
              <w:rPr>
                <w:rFonts w:ascii="Times New Roman" w:hAnsi="Times New Roman" w:hint="eastAsia"/>
              </w:rPr>
              <w:t>年获全省一等奖的好成绩；</w:t>
            </w:r>
            <w:r w:rsidR="00D22952">
              <w:rPr>
                <w:rFonts w:ascii="Times New Roman" w:hAnsi="Times New Roman" w:hint="eastAsia"/>
              </w:rPr>
              <w:t>每年均</w:t>
            </w:r>
            <w:r w:rsidR="006834B0" w:rsidRPr="006834B0">
              <w:rPr>
                <w:rFonts w:ascii="Times New Roman" w:hAnsi="Times New Roman" w:hint="eastAsia"/>
              </w:rPr>
              <w:t>开展形式多样、</w:t>
            </w:r>
            <w:r w:rsidR="00D22952">
              <w:rPr>
                <w:rFonts w:ascii="Times New Roman" w:hAnsi="Times New Roman" w:hint="eastAsia"/>
              </w:rPr>
              <w:t>内容丰富</w:t>
            </w:r>
            <w:r w:rsidR="006834B0" w:rsidRPr="006834B0">
              <w:rPr>
                <w:rFonts w:ascii="Times New Roman" w:hAnsi="Times New Roman" w:hint="eastAsia"/>
              </w:rPr>
              <w:t>的实验室安全</w:t>
            </w:r>
            <w:proofErr w:type="gramStart"/>
            <w:r w:rsidR="006834B0" w:rsidRPr="006834B0">
              <w:rPr>
                <w:rFonts w:ascii="Times New Roman" w:hAnsi="Times New Roman" w:hint="eastAsia"/>
              </w:rPr>
              <w:t>文化月特色</w:t>
            </w:r>
            <w:proofErr w:type="gramEnd"/>
            <w:r w:rsidR="006834B0" w:rsidRPr="006834B0">
              <w:rPr>
                <w:rFonts w:ascii="Times New Roman" w:hAnsi="Times New Roman" w:hint="eastAsia"/>
              </w:rPr>
              <w:t>活动</w:t>
            </w:r>
            <w:r w:rsidR="00D22952">
              <w:rPr>
                <w:rFonts w:ascii="Times New Roman" w:hAnsi="Times New Roman" w:hint="eastAsia"/>
              </w:rPr>
              <w:t>，实现师生从“要我安全”到“我要安全”的意识转变，为保障师生生命安全、维护校园平稳有序保驾护航。</w:t>
            </w:r>
          </w:p>
        </w:tc>
      </w:tr>
      <w:tr w:rsidR="00B7471E" w14:paraId="05C2BAD3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7DE24FDE" w14:textId="77777777" w:rsidR="00B7471E" w:rsidRDefault="00B7471E" w:rsidP="00B7471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E1F0303" w14:textId="77777777" w:rsidR="00B7471E" w:rsidRDefault="00B7471E" w:rsidP="00B7471E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36C38499" w14:textId="3F7C06B9" w:rsidR="00B7471E" w:rsidRDefault="00B7471E" w:rsidP="00B7471E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室安全工作方面：在处理发展与安全关系问题上需进一步动脑筋、下功夫。在贯彻落实上级及地方部门对实验室安全的高标准、严要求时，查的多，帮的少，还需进一步结合学校实际，检查的同时，还需要帮助二级学院呼吁现实困难、解决隐患问题。</w:t>
            </w:r>
          </w:p>
        </w:tc>
      </w:tr>
      <w:tr w:rsidR="00B7471E" w14:paraId="0508C317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A85F0F2" w14:textId="77777777" w:rsidR="00B7471E" w:rsidRDefault="00B7471E" w:rsidP="00B747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F79218C" w14:textId="2B53E057" w:rsidR="00B7471E" w:rsidRDefault="00B7471E" w:rsidP="00B7471E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采购与维修工作方面：满足于工作中的规范高效和廉洁自律，对如何更好的贯彻落实学校多次强调的盘活存量、降本增效</w:t>
            </w:r>
            <w:r w:rsidR="00F870F9">
              <w:rPr>
                <w:rFonts w:ascii="Times New Roman" w:hAnsi="Times New Roman" w:hint="eastAsia"/>
                <w:szCs w:val="21"/>
              </w:rPr>
              <w:t>及过紧日子</w:t>
            </w:r>
            <w:r>
              <w:rPr>
                <w:rFonts w:ascii="Times New Roman" w:hAnsi="Times New Roman" w:hint="eastAsia"/>
                <w:szCs w:val="21"/>
              </w:rPr>
              <w:t>谋划的少，思考的浅</w:t>
            </w:r>
            <w:r w:rsidR="00F870F9">
              <w:rPr>
                <w:rFonts w:ascii="Times New Roman" w:hAnsi="Times New Roman" w:hint="eastAsia"/>
                <w:szCs w:val="21"/>
              </w:rPr>
              <w:t>。</w:t>
            </w:r>
            <w:r>
              <w:rPr>
                <w:rFonts w:ascii="Times New Roman" w:hAnsi="Times New Roman" w:hint="eastAsia"/>
                <w:szCs w:val="21"/>
              </w:rPr>
              <w:t>在今后的工作中，需重点聚焦这方面的工作，进一步为学校节约成本，多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措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并举帮助学校把经费花在重点项目、重要活动等刀刃环节上。</w:t>
            </w:r>
          </w:p>
        </w:tc>
      </w:tr>
      <w:tr w:rsidR="00B7471E" w14:paraId="0A95148F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C310AEB" w14:textId="77777777" w:rsidR="00B7471E" w:rsidRDefault="00B7471E" w:rsidP="00B747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07CB0BD" w14:textId="2C2CCEFE" w:rsidR="00B7471E" w:rsidRDefault="00B7471E" w:rsidP="00B7471E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整体工作方面：满足于把自身分管的工作做好，对部门其他工作出谋划策的相对较少，提供有效价值帮助不多，对更好吃透“部门是一家，分工不分家”精髓有待提升，仍需进一步打开格局、提高站位，帮助部门各项工作量质提升，为学校事业高质量发展贡献力量。</w:t>
            </w:r>
          </w:p>
        </w:tc>
      </w:tr>
      <w:tr w:rsidR="00D86298" w14:paraId="2941949C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144279E2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554A94F6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53EEE615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D924B" w14:textId="77777777" w:rsidR="002613DC" w:rsidRDefault="002613DC">
      <w:pPr>
        <w:spacing w:line="240" w:lineRule="auto"/>
        <w:ind w:firstLine="640"/>
      </w:pPr>
      <w:r>
        <w:separator/>
      </w:r>
    </w:p>
  </w:endnote>
  <w:endnote w:type="continuationSeparator" w:id="0">
    <w:p w14:paraId="40F93064" w14:textId="77777777" w:rsidR="002613DC" w:rsidRDefault="002613D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5271C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D863A" w14:textId="6C9FB4DF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80576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865D9" w14:textId="77777777" w:rsidR="002613DC" w:rsidRDefault="002613DC">
      <w:pPr>
        <w:spacing w:line="240" w:lineRule="auto"/>
        <w:ind w:firstLine="640"/>
      </w:pPr>
      <w:r>
        <w:separator/>
      </w:r>
    </w:p>
  </w:footnote>
  <w:footnote w:type="continuationSeparator" w:id="0">
    <w:p w14:paraId="0047EBE5" w14:textId="77777777" w:rsidR="002613DC" w:rsidRDefault="002613D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18358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1AE65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BFC85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7440D"/>
    <w:rsid w:val="000929B3"/>
    <w:rsid w:val="000951E9"/>
    <w:rsid w:val="000F32EC"/>
    <w:rsid w:val="002613DC"/>
    <w:rsid w:val="002E77C9"/>
    <w:rsid w:val="003B2173"/>
    <w:rsid w:val="005219B1"/>
    <w:rsid w:val="00530B70"/>
    <w:rsid w:val="00563712"/>
    <w:rsid w:val="005A09ED"/>
    <w:rsid w:val="006834B0"/>
    <w:rsid w:val="0080464E"/>
    <w:rsid w:val="00810251"/>
    <w:rsid w:val="0088221A"/>
    <w:rsid w:val="00893F54"/>
    <w:rsid w:val="00B13C48"/>
    <w:rsid w:val="00B65D15"/>
    <w:rsid w:val="00B7471E"/>
    <w:rsid w:val="00C735C7"/>
    <w:rsid w:val="00C9178A"/>
    <w:rsid w:val="00D22952"/>
    <w:rsid w:val="00D86298"/>
    <w:rsid w:val="00EF1973"/>
    <w:rsid w:val="00F15B94"/>
    <w:rsid w:val="00F870F9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602D29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8</TotalTime>
  <Pages>2</Pages>
  <Words>872</Words>
  <Characters>50</Characters>
  <Application>Microsoft Office Word</Application>
  <DocSecurity>0</DocSecurity>
  <Lines>1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8</cp:revision>
  <dcterms:created xsi:type="dcterms:W3CDTF">2026-03-30T08:22:00Z</dcterms:created>
  <dcterms:modified xsi:type="dcterms:W3CDTF">2026-04-16T09:22:00Z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