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:rsidTr="009164E0">
        <w:trPr>
          <w:trHeight w:hRule="exact" w:val="100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Default="009164E0" w:rsidP="004D1F42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4D1F42">
              <w:rPr>
                <w:rFonts w:ascii="Times New Roman" w:eastAsia="楷体_GB2312" w:hAnsi="Times New Roman"/>
                <w:szCs w:val="32"/>
              </w:rPr>
              <w:t>郭雷振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Default="009164E0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/>
                <w:szCs w:val="32"/>
              </w:rPr>
              <w:t>党政办公室、考核办公室副主任</w:t>
            </w:r>
          </w:p>
        </w:tc>
      </w:tr>
      <w:tr w:rsidR="00D862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52305B" w:rsidP="004D1F42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 w:val="24"/>
              </w:rPr>
            </w:pPr>
            <w:r w:rsidRPr="004D1F42">
              <w:rPr>
                <w:rFonts w:ascii="Times New Roman" w:eastAsia="楷体_GB2312" w:hAnsi="Times New Roman"/>
                <w:szCs w:val="32"/>
              </w:rPr>
              <w:t>行政</w:t>
            </w:r>
            <w:r w:rsidR="00F819B5" w:rsidRPr="004D1F42">
              <w:rPr>
                <w:rFonts w:ascii="Times New Roman" w:eastAsia="楷体_GB2312" w:hAnsi="Times New Roman"/>
                <w:szCs w:val="32"/>
              </w:rPr>
              <w:t>事务</w:t>
            </w:r>
          </w:p>
        </w:tc>
      </w:tr>
      <w:tr w:rsidR="00D86298" w:rsidTr="00251DAA">
        <w:trPr>
          <w:trHeight w:val="1478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3D0C2D" w:rsidP="00BF5F0A">
            <w:pPr>
              <w:spacing w:line="400" w:lineRule="exact"/>
              <w:ind w:firstLine="64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任</w:t>
            </w:r>
            <w:r w:rsidR="000D67A5">
              <w:rPr>
                <w:rFonts w:ascii="Times New Roman" w:hAnsi="Times New Roman" w:hint="eastAsia"/>
              </w:rPr>
              <w:t>教育科学学院教学副院长</w:t>
            </w:r>
            <w:r w:rsidR="00280DDE">
              <w:rPr>
                <w:rFonts w:ascii="Times New Roman" w:hAnsi="Times New Roman" w:hint="eastAsia"/>
              </w:rPr>
              <w:t>期间</w:t>
            </w:r>
            <w:r w:rsidR="000D67A5">
              <w:rPr>
                <w:rFonts w:ascii="Times New Roman" w:hAnsi="Times New Roman" w:hint="eastAsia"/>
              </w:rPr>
              <w:t>，</w:t>
            </w:r>
            <w:r w:rsidR="00F4198F">
              <w:rPr>
                <w:rFonts w:ascii="Times New Roman" w:hAnsi="Times New Roman" w:hint="eastAsia"/>
              </w:rPr>
              <w:t>全力做好</w:t>
            </w:r>
            <w:r w:rsidR="00280DDE">
              <w:rPr>
                <w:rFonts w:ascii="Times New Roman" w:hAnsi="Times New Roman" w:hint="eastAsia"/>
              </w:rPr>
              <w:t>本科教育教学审核评估</w:t>
            </w:r>
            <w:r w:rsidR="00F36B9B">
              <w:rPr>
                <w:rFonts w:ascii="Times New Roman" w:hAnsi="Times New Roman" w:hint="eastAsia"/>
              </w:rPr>
              <w:t>各项</w:t>
            </w:r>
            <w:r w:rsidR="00E86023">
              <w:rPr>
                <w:rFonts w:ascii="Times New Roman" w:hAnsi="Times New Roman" w:hint="eastAsia"/>
              </w:rPr>
              <w:t>工作</w:t>
            </w:r>
            <w:r w:rsidR="00F36B9B">
              <w:rPr>
                <w:rFonts w:ascii="Times New Roman" w:hAnsi="Times New Roman" w:hint="eastAsia"/>
              </w:rPr>
              <w:t>，</w:t>
            </w:r>
            <w:r w:rsidR="00F7545D">
              <w:rPr>
                <w:rFonts w:ascii="Times New Roman" w:hAnsi="Times New Roman"/>
              </w:rPr>
              <w:t>教育科学学院获评先进集体，本人获评先进个人。</w:t>
            </w:r>
          </w:p>
        </w:tc>
      </w:tr>
      <w:tr w:rsidR="00D86298" w:rsidTr="00251DAA">
        <w:trPr>
          <w:trHeight w:val="989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57878" w:rsidRDefault="003D0C2D" w:rsidP="00BF5F0A">
            <w:pPr>
              <w:spacing w:line="400" w:lineRule="exact"/>
              <w:ind w:firstLine="64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任</w:t>
            </w:r>
            <w:r w:rsidR="00257AEC">
              <w:rPr>
                <w:rFonts w:ascii="Times New Roman" w:hAnsi="Times New Roman" w:hint="eastAsia"/>
              </w:rPr>
              <w:t>教育科学学院教学副院长期间，</w:t>
            </w:r>
            <w:r w:rsidR="00356329">
              <w:rPr>
                <w:rFonts w:ascii="Times New Roman" w:hAnsi="Times New Roman" w:hint="eastAsia"/>
              </w:rPr>
              <w:t>学院</w:t>
            </w:r>
            <w:r w:rsidR="000E5ABF">
              <w:rPr>
                <w:rFonts w:ascii="Times New Roman" w:hAnsi="Times New Roman" w:hint="eastAsia"/>
              </w:rPr>
              <w:t>教学改革成效明显</w:t>
            </w:r>
            <w:r w:rsidR="00AE6221">
              <w:rPr>
                <w:rFonts w:ascii="Times New Roman" w:hAnsi="Times New Roman" w:hint="eastAsia"/>
              </w:rPr>
              <w:t>。</w:t>
            </w:r>
            <w:r w:rsidR="00F57878" w:rsidRPr="00F57878">
              <w:rPr>
                <w:rFonts w:ascii="Times New Roman" w:hAnsi="Times New Roman" w:hint="eastAsia"/>
              </w:rPr>
              <w:t>应用心理学</w:t>
            </w:r>
            <w:proofErr w:type="gramStart"/>
            <w:r w:rsidR="00F57878" w:rsidRPr="00F57878">
              <w:rPr>
                <w:rFonts w:ascii="Times New Roman" w:hAnsi="Times New Roman" w:hint="eastAsia"/>
              </w:rPr>
              <w:t>专业省品牌</w:t>
            </w:r>
            <w:proofErr w:type="gramEnd"/>
            <w:r w:rsidR="00F57878" w:rsidRPr="00F57878">
              <w:rPr>
                <w:rFonts w:ascii="Times New Roman" w:hAnsi="Times New Roman" w:hint="eastAsia"/>
              </w:rPr>
              <w:t>专业二期验收优秀并入选三期建设项目，小学教育专业入选省普通本科高校课程</w:t>
            </w:r>
            <w:proofErr w:type="gramStart"/>
            <w:r w:rsidR="00F57878" w:rsidRPr="00F57878">
              <w:rPr>
                <w:rFonts w:ascii="Times New Roman" w:hAnsi="Times New Roman" w:hint="eastAsia"/>
              </w:rPr>
              <w:t>思政典型</w:t>
            </w:r>
            <w:proofErr w:type="gramEnd"/>
            <w:r w:rsidR="00F57878" w:rsidRPr="00F57878">
              <w:rPr>
                <w:rFonts w:ascii="Times New Roman" w:hAnsi="Times New Roman" w:hint="eastAsia"/>
              </w:rPr>
              <w:t>专业，</w:t>
            </w:r>
            <w:r w:rsidR="00F57878" w:rsidRPr="00F57878">
              <w:rPr>
                <w:rFonts w:ascii="Times New Roman" w:hAnsi="Times New Roman" w:hint="eastAsia"/>
              </w:rPr>
              <w:t>1</w:t>
            </w:r>
            <w:r w:rsidR="00F57878" w:rsidRPr="00F57878">
              <w:rPr>
                <w:rFonts w:ascii="Times New Roman" w:hAnsi="Times New Roman" w:hint="eastAsia"/>
              </w:rPr>
              <w:t>部教材入选省“十四五”规划教材</w:t>
            </w:r>
            <w:r w:rsidR="00356329">
              <w:rPr>
                <w:rFonts w:ascii="Times New Roman" w:hAnsi="Times New Roman" w:hint="eastAsia"/>
              </w:rPr>
              <w:t>与</w:t>
            </w:r>
            <w:r w:rsidR="00F57878" w:rsidRPr="00F57878">
              <w:rPr>
                <w:rFonts w:ascii="Times New Roman" w:hAnsi="Times New Roman" w:hint="eastAsia"/>
              </w:rPr>
              <w:t>国家级规划教材，第十三届江苏省师范</w:t>
            </w:r>
            <w:proofErr w:type="gramStart"/>
            <w:r w:rsidR="00F57878" w:rsidRPr="00F57878">
              <w:rPr>
                <w:rFonts w:ascii="Times New Roman" w:hAnsi="Times New Roman" w:hint="eastAsia"/>
              </w:rPr>
              <w:t>生教学</w:t>
            </w:r>
            <w:proofErr w:type="gramEnd"/>
            <w:r w:rsidR="00F57878" w:rsidRPr="00F57878">
              <w:rPr>
                <w:rFonts w:ascii="Times New Roman" w:hAnsi="Times New Roman" w:hint="eastAsia"/>
              </w:rPr>
              <w:t>基本功大赛获得一等奖</w:t>
            </w:r>
            <w:r w:rsidR="00F57878" w:rsidRPr="00F57878">
              <w:rPr>
                <w:rFonts w:ascii="Times New Roman" w:hAnsi="Times New Roman" w:hint="eastAsia"/>
              </w:rPr>
              <w:t>5</w:t>
            </w:r>
            <w:r w:rsidR="00F57878" w:rsidRPr="00F57878">
              <w:rPr>
                <w:rFonts w:ascii="Times New Roman" w:hAnsi="Times New Roman" w:hint="eastAsia"/>
              </w:rPr>
              <w:t>项、二等奖</w:t>
            </w:r>
            <w:r w:rsidR="00F57878" w:rsidRPr="00F57878">
              <w:rPr>
                <w:rFonts w:ascii="Times New Roman" w:hAnsi="Times New Roman" w:hint="eastAsia"/>
              </w:rPr>
              <w:t>4</w:t>
            </w:r>
            <w:r w:rsidR="00F57878" w:rsidRPr="00F57878">
              <w:rPr>
                <w:rFonts w:ascii="Times New Roman" w:hAnsi="Times New Roman" w:hint="eastAsia"/>
              </w:rPr>
              <w:t>项、</w:t>
            </w:r>
            <w:r w:rsidR="00F57878" w:rsidRPr="00F57878">
              <w:rPr>
                <w:rFonts w:ascii="Times New Roman" w:hAnsi="Times New Roman" w:hint="eastAsia"/>
              </w:rPr>
              <w:t>3</w:t>
            </w:r>
            <w:r w:rsidR="00F57878" w:rsidRPr="00F57878">
              <w:rPr>
                <w:rFonts w:ascii="Times New Roman" w:hAnsi="Times New Roman" w:hint="eastAsia"/>
              </w:rPr>
              <w:t>等奖</w:t>
            </w:r>
            <w:r w:rsidR="00F57878" w:rsidRPr="00F57878">
              <w:rPr>
                <w:rFonts w:ascii="Times New Roman" w:hAnsi="Times New Roman" w:hint="eastAsia"/>
              </w:rPr>
              <w:t>5</w:t>
            </w:r>
            <w:r w:rsidR="00F57878" w:rsidRPr="00F57878">
              <w:rPr>
                <w:rFonts w:ascii="Times New Roman" w:hAnsi="Times New Roman" w:hint="eastAsia"/>
              </w:rPr>
              <w:t>项，全国第三届大学生心理辅导课教学创新展示会获特等奖、一等奖，</w:t>
            </w:r>
            <w:proofErr w:type="gramStart"/>
            <w:r w:rsidR="00F57878" w:rsidRPr="00F57878">
              <w:rPr>
                <w:rFonts w:ascii="Times New Roman" w:hAnsi="Times New Roman" w:hint="eastAsia"/>
              </w:rPr>
              <w:t>获批省优秀</w:t>
            </w:r>
            <w:proofErr w:type="gramEnd"/>
            <w:r w:rsidR="00F57878" w:rsidRPr="00F57878">
              <w:rPr>
                <w:rFonts w:ascii="Times New Roman" w:hAnsi="Times New Roman" w:hint="eastAsia"/>
              </w:rPr>
              <w:t>本科毕业论文团队</w:t>
            </w:r>
            <w:r w:rsidR="00AE6221">
              <w:rPr>
                <w:rFonts w:ascii="Times New Roman" w:hAnsi="Times New Roman" w:hint="eastAsia"/>
              </w:rPr>
              <w:t>，</w:t>
            </w:r>
            <w:r w:rsidR="009C69B9">
              <w:rPr>
                <w:rFonts w:ascii="Times New Roman" w:hAnsi="Times New Roman" w:hint="eastAsia"/>
              </w:rPr>
              <w:t>教师获校中青年教师会讲比赛第一名。</w:t>
            </w:r>
          </w:p>
          <w:p w:rsidR="00D86298" w:rsidRPr="00571D88" w:rsidRDefault="006E4701" w:rsidP="00571D88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 w:hint="eastAsia"/>
              </w:rPr>
              <w:t>本人</w:t>
            </w:r>
            <w:r w:rsidR="000E5ABF">
              <w:rPr>
                <w:rFonts w:ascii="Times New Roman" w:hAnsi="Times New Roman" w:hint="eastAsia"/>
              </w:rPr>
              <w:t>作为第一指导教师</w:t>
            </w:r>
            <w:r w:rsidR="009057C6">
              <w:rPr>
                <w:rFonts w:ascii="Times New Roman" w:hAnsi="Times New Roman" w:hint="eastAsia"/>
              </w:rPr>
              <w:t>指导省师范</w:t>
            </w:r>
            <w:proofErr w:type="gramStart"/>
            <w:r w:rsidR="009057C6">
              <w:rPr>
                <w:rFonts w:ascii="Times New Roman" w:hAnsi="Times New Roman" w:hint="eastAsia"/>
              </w:rPr>
              <w:t>生教学</w:t>
            </w:r>
            <w:proofErr w:type="gramEnd"/>
            <w:r w:rsidR="009057C6">
              <w:rPr>
                <w:rFonts w:ascii="Times New Roman" w:hAnsi="Times New Roman" w:hint="eastAsia"/>
              </w:rPr>
              <w:t>基本功大赛获二等奖。</w:t>
            </w:r>
            <w:r w:rsidR="000E5ABF" w:rsidRPr="000E5ABF">
              <w:rPr>
                <w:rFonts w:ascii="Times New Roman" w:hAnsi="Times New Roman" w:hint="eastAsia"/>
              </w:rPr>
              <w:t>作为核心成员参与申报高等教育类教学成果奖与基础教育</w:t>
            </w:r>
            <w:r w:rsidR="000E5ABF">
              <w:rPr>
                <w:rFonts w:ascii="Times New Roman" w:hAnsi="Times New Roman" w:hint="eastAsia"/>
              </w:rPr>
              <w:t>类</w:t>
            </w:r>
            <w:r w:rsidR="000E5ABF" w:rsidRPr="000E5ABF">
              <w:rPr>
                <w:rFonts w:ascii="Times New Roman" w:hAnsi="Times New Roman" w:hint="eastAsia"/>
              </w:rPr>
              <w:t>教学成果奖各</w:t>
            </w:r>
            <w:r w:rsidR="000E5ABF" w:rsidRPr="000E5ABF">
              <w:rPr>
                <w:rFonts w:ascii="Times New Roman" w:hAnsi="Times New Roman" w:hint="eastAsia"/>
              </w:rPr>
              <w:t>1</w:t>
            </w:r>
            <w:r w:rsidR="000E5ABF" w:rsidRPr="000E5ABF">
              <w:rPr>
                <w:rFonts w:ascii="Times New Roman" w:hAnsi="Times New Roman" w:hint="eastAsia"/>
              </w:rPr>
              <w:t>项，全部获评校级特等奖并获</w:t>
            </w:r>
            <w:proofErr w:type="gramStart"/>
            <w:r w:rsidR="000E5ABF" w:rsidRPr="000E5ABF">
              <w:rPr>
                <w:rFonts w:ascii="Times New Roman" w:hAnsi="Times New Roman" w:hint="eastAsia"/>
              </w:rPr>
              <w:t>批省教学</w:t>
            </w:r>
            <w:proofErr w:type="gramEnd"/>
            <w:r w:rsidR="000E5ABF" w:rsidRPr="000E5ABF">
              <w:rPr>
                <w:rFonts w:ascii="Times New Roman" w:hAnsi="Times New Roman" w:hint="eastAsia"/>
              </w:rPr>
              <w:t>成果奖一般项目</w:t>
            </w:r>
            <w:r w:rsidR="000E5ABF">
              <w:rPr>
                <w:rFonts w:ascii="Times New Roman" w:hAnsi="Times New Roman" w:hint="eastAsia"/>
              </w:rPr>
              <w:t>。</w:t>
            </w:r>
          </w:p>
        </w:tc>
      </w:tr>
      <w:tr w:rsidR="00D86298" w:rsidTr="00251DAA">
        <w:trPr>
          <w:trHeight w:val="974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B24BE1" w:rsidRDefault="002F4D3F" w:rsidP="00B24BE1">
            <w:pPr>
              <w:spacing w:line="400" w:lineRule="exact"/>
              <w:ind w:firstLine="64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任</w:t>
            </w:r>
            <w:r w:rsidRPr="002F4D3F">
              <w:rPr>
                <w:rFonts w:ascii="Times New Roman" w:hAnsi="Times New Roman" w:hint="eastAsia"/>
              </w:rPr>
              <w:t>党政办公室、考核办公室副主任</w:t>
            </w:r>
            <w:r>
              <w:rPr>
                <w:rFonts w:ascii="Times New Roman" w:hAnsi="Times New Roman" w:hint="eastAsia"/>
              </w:rPr>
              <w:t>期间，</w:t>
            </w:r>
            <w:r w:rsidR="00DC071E">
              <w:rPr>
                <w:rFonts w:ascii="Times New Roman" w:hAnsi="Times New Roman" w:hint="eastAsia"/>
              </w:rPr>
              <w:t>高效完成了</w:t>
            </w:r>
            <w:r w:rsidR="00B24BE1">
              <w:rPr>
                <w:rFonts w:ascii="Times New Roman" w:hAnsi="Times New Roman" w:hint="eastAsia"/>
              </w:rPr>
              <w:t>职责范围内的重要文字材料的起草、重要接待与协调任务。</w:t>
            </w:r>
          </w:p>
        </w:tc>
      </w:tr>
      <w:tr w:rsidR="00251DAA" w:rsidTr="00251DAA">
        <w:trPr>
          <w:trHeight w:hRule="exact" w:val="1288"/>
          <w:jc w:val="center"/>
        </w:trPr>
        <w:tc>
          <w:tcPr>
            <w:tcW w:w="1935" w:type="dxa"/>
            <w:vMerge w:val="restart"/>
            <w:vAlign w:val="center"/>
          </w:tcPr>
          <w:p w:rsidR="00251DAA" w:rsidRDefault="00251DA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251DAA" w:rsidRDefault="00251DAA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lastRenderedPageBreak/>
              <w:t>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251DAA" w:rsidRDefault="005656C9">
            <w:pPr>
              <w:spacing w:line="400" w:lineRule="exact"/>
              <w:ind w:firstLineChars="0" w:firstLine="0"/>
              <w:rPr>
                <w:rFonts w:ascii="Times New Roman" w:hAnsi="Times New Roman" w:hint="eastAsia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文字工作水平</w:t>
            </w:r>
            <w:r w:rsidR="00C87D8B">
              <w:rPr>
                <w:rFonts w:ascii="Times New Roman" w:hAnsi="Times New Roman" w:hint="eastAsia"/>
                <w:szCs w:val="21"/>
              </w:rPr>
              <w:t>有待提</w:t>
            </w:r>
            <w:bookmarkStart w:id="0" w:name="_GoBack"/>
            <w:bookmarkEnd w:id="0"/>
            <w:r w:rsidR="00C87D8B">
              <w:rPr>
                <w:rFonts w:ascii="Times New Roman" w:hAnsi="Times New Roman" w:hint="eastAsia"/>
                <w:szCs w:val="21"/>
              </w:rPr>
              <w:t>升。</w:t>
            </w:r>
          </w:p>
          <w:p w:rsidR="00E07DB8" w:rsidRPr="00E07DB8" w:rsidRDefault="00E07DB8" w:rsidP="00E07DB8">
            <w:pPr>
              <w:ind w:firstLine="640"/>
              <w:rPr>
                <w:rFonts w:ascii="Times New Roman" w:hAnsi="Times New Roman" w:hint="eastAsia"/>
                <w:szCs w:val="21"/>
              </w:rPr>
            </w:pPr>
          </w:p>
          <w:p w:rsidR="00E07DB8" w:rsidRDefault="00E07DB8" w:rsidP="00E07DB8">
            <w:pPr>
              <w:ind w:firstLine="640"/>
              <w:rPr>
                <w:rFonts w:ascii="Times New Roman" w:hAnsi="Times New Roman" w:hint="eastAsia"/>
                <w:szCs w:val="21"/>
              </w:rPr>
            </w:pPr>
          </w:p>
          <w:p w:rsidR="00E07DB8" w:rsidRPr="00E07DB8" w:rsidRDefault="00E07DB8" w:rsidP="00E07DB8">
            <w:pPr>
              <w:ind w:firstLine="640"/>
              <w:rPr>
                <w:rFonts w:ascii="Times New Roman" w:hAnsi="Times New Roman"/>
                <w:szCs w:val="21"/>
              </w:rPr>
            </w:pPr>
          </w:p>
        </w:tc>
      </w:tr>
      <w:tr w:rsidR="00251DAA" w:rsidTr="00251DAA">
        <w:trPr>
          <w:trHeight w:val="1209"/>
          <w:jc w:val="center"/>
        </w:trPr>
        <w:tc>
          <w:tcPr>
            <w:tcW w:w="1935" w:type="dxa"/>
            <w:vMerge/>
            <w:vAlign w:val="center"/>
          </w:tcPr>
          <w:p w:rsidR="00251DAA" w:rsidRDefault="00251DA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51DAA" w:rsidRDefault="00A70BFE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创新性</w:t>
            </w:r>
            <w:r w:rsidR="00632D9D">
              <w:rPr>
                <w:rFonts w:ascii="Times New Roman" w:hAnsi="Times New Roman" w:hint="eastAsia"/>
                <w:szCs w:val="21"/>
              </w:rPr>
              <w:t>开展工作的</w:t>
            </w:r>
            <w:r>
              <w:rPr>
                <w:rFonts w:ascii="Times New Roman" w:hAnsi="Times New Roman" w:hint="eastAsia"/>
                <w:szCs w:val="21"/>
              </w:rPr>
              <w:t>能力有待提升</w:t>
            </w:r>
            <w:r w:rsidR="00632D9D">
              <w:rPr>
                <w:rFonts w:ascii="Times New Roman" w:hAnsi="Times New Roman" w:hint="eastAsia"/>
                <w:szCs w:val="21"/>
              </w:rPr>
              <w:t>。</w:t>
            </w:r>
          </w:p>
        </w:tc>
      </w:tr>
      <w:tr w:rsidR="00251DAA" w:rsidTr="005A09ED">
        <w:trPr>
          <w:trHeight w:hRule="exact" w:val="1208"/>
          <w:jc w:val="center"/>
        </w:trPr>
        <w:tc>
          <w:tcPr>
            <w:tcW w:w="1935" w:type="dxa"/>
            <w:vMerge/>
            <w:vAlign w:val="center"/>
          </w:tcPr>
          <w:p w:rsidR="00251DAA" w:rsidRDefault="00251DA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51DAA" w:rsidRDefault="00A50034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科研</w:t>
            </w:r>
            <w:r w:rsidR="004F4135">
              <w:rPr>
                <w:rFonts w:ascii="Times New Roman" w:hAnsi="Times New Roman" w:hint="eastAsia"/>
                <w:szCs w:val="21"/>
              </w:rPr>
              <w:t>创新</w:t>
            </w:r>
            <w:r w:rsidR="00AC0C2C">
              <w:rPr>
                <w:rFonts w:ascii="Times New Roman" w:hAnsi="Times New Roman" w:hint="eastAsia"/>
                <w:szCs w:val="21"/>
              </w:rPr>
              <w:t>成果</w:t>
            </w:r>
            <w:r w:rsidR="004F4135">
              <w:rPr>
                <w:rFonts w:ascii="Times New Roman" w:hAnsi="Times New Roman" w:hint="eastAsia"/>
                <w:szCs w:val="21"/>
              </w:rPr>
              <w:t>的</w:t>
            </w:r>
            <w:r w:rsidR="008C7DC5">
              <w:rPr>
                <w:rFonts w:ascii="Times New Roman" w:hAnsi="Times New Roman" w:hint="eastAsia"/>
                <w:szCs w:val="21"/>
              </w:rPr>
              <w:t>产出有待提升。</w:t>
            </w:r>
          </w:p>
        </w:tc>
      </w:tr>
      <w:tr w:rsidR="00D86298" w:rsidTr="004F1737">
        <w:trPr>
          <w:trHeight w:val="2191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0CDE" w:rsidRDefault="00680CDE">
      <w:pPr>
        <w:spacing w:line="240" w:lineRule="auto"/>
        <w:ind w:firstLine="640"/>
      </w:pPr>
      <w:r>
        <w:separator/>
      </w:r>
    </w:p>
  </w:endnote>
  <w:endnote w:type="continuationSeparator" w:id="0">
    <w:p w:rsidR="00680CDE" w:rsidRDefault="00680CDE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0951E9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86298" w:rsidRDefault="00D86298">
                          <w:pPr>
                            <w:pStyle w:val="a4"/>
                            <w:ind w:firstLine="600"/>
                            <w:rPr>
                              <w:rFonts w:ascii="Times New Roman" w:eastAsiaTheme="minorEastAsia" w:hAnsi="Times New Roman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D86298" w:rsidRDefault="00D86298">
                    <w:pPr>
                      <w:pStyle w:val="a4"/>
                      <w:ind w:firstLine="600"/>
                      <w:rPr>
                        <w:rFonts w:ascii="Times New Roman" w:eastAsiaTheme="minorEastAsia" w:hAnsi="Times New Roman"/>
                        <w:sz w:val="30"/>
                        <w:szCs w:val="3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0CDE" w:rsidRDefault="00680CDE">
      <w:pPr>
        <w:spacing w:line="240" w:lineRule="auto"/>
        <w:ind w:firstLine="640"/>
      </w:pPr>
      <w:r>
        <w:separator/>
      </w:r>
    </w:p>
  </w:footnote>
  <w:footnote w:type="continuationSeparator" w:id="0">
    <w:p w:rsidR="00680CDE" w:rsidRDefault="00680CDE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20195"/>
    <w:rsid w:val="000311C4"/>
    <w:rsid w:val="000507B5"/>
    <w:rsid w:val="000951E9"/>
    <w:rsid w:val="000B0D12"/>
    <w:rsid w:val="000D67A5"/>
    <w:rsid w:val="000E5ABF"/>
    <w:rsid w:val="000E6974"/>
    <w:rsid w:val="00156C40"/>
    <w:rsid w:val="001613E8"/>
    <w:rsid w:val="001B71F1"/>
    <w:rsid w:val="00251DAA"/>
    <w:rsid w:val="00257AEC"/>
    <w:rsid w:val="00280DDE"/>
    <w:rsid w:val="00295E5C"/>
    <w:rsid w:val="002E795F"/>
    <w:rsid w:val="002F0301"/>
    <w:rsid w:val="002F4D3F"/>
    <w:rsid w:val="00356329"/>
    <w:rsid w:val="003631A8"/>
    <w:rsid w:val="00382485"/>
    <w:rsid w:val="00387882"/>
    <w:rsid w:val="0039418C"/>
    <w:rsid w:val="003D0C2D"/>
    <w:rsid w:val="003F25A2"/>
    <w:rsid w:val="00413042"/>
    <w:rsid w:val="004A4EBD"/>
    <w:rsid w:val="004A66FB"/>
    <w:rsid w:val="004D1F42"/>
    <w:rsid w:val="004F1737"/>
    <w:rsid w:val="004F4135"/>
    <w:rsid w:val="00505032"/>
    <w:rsid w:val="0052305B"/>
    <w:rsid w:val="00525710"/>
    <w:rsid w:val="00546E6C"/>
    <w:rsid w:val="005656C9"/>
    <w:rsid w:val="00571D88"/>
    <w:rsid w:val="0057713D"/>
    <w:rsid w:val="005A09ED"/>
    <w:rsid w:val="005C4F14"/>
    <w:rsid w:val="005D0571"/>
    <w:rsid w:val="005F3137"/>
    <w:rsid w:val="0063102B"/>
    <w:rsid w:val="00632D9D"/>
    <w:rsid w:val="00652D01"/>
    <w:rsid w:val="0065303B"/>
    <w:rsid w:val="006631D6"/>
    <w:rsid w:val="0066396E"/>
    <w:rsid w:val="00680CDE"/>
    <w:rsid w:val="006A02A7"/>
    <w:rsid w:val="006C14B1"/>
    <w:rsid w:val="006E4701"/>
    <w:rsid w:val="0071694F"/>
    <w:rsid w:val="00754570"/>
    <w:rsid w:val="008639B8"/>
    <w:rsid w:val="00894071"/>
    <w:rsid w:val="008A5CEF"/>
    <w:rsid w:val="008C7DC5"/>
    <w:rsid w:val="00904179"/>
    <w:rsid w:val="009057C6"/>
    <w:rsid w:val="009164E0"/>
    <w:rsid w:val="00991594"/>
    <w:rsid w:val="009C69B9"/>
    <w:rsid w:val="00A019B8"/>
    <w:rsid w:val="00A50034"/>
    <w:rsid w:val="00A70BFE"/>
    <w:rsid w:val="00AC0C2C"/>
    <w:rsid w:val="00AE1CE5"/>
    <w:rsid w:val="00AE54D4"/>
    <w:rsid w:val="00AE6221"/>
    <w:rsid w:val="00B217FC"/>
    <w:rsid w:val="00B24BE1"/>
    <w:rsid w:val="00B460E7"/>
    <w:rsid w:val="00B61EC5"/>
    <w:rsid w:val="00BE35BC"/>
    <w:rsid w:val="00BF5F0A"/>
    <w:rsid w:val="00C32B74"/>
    <w:rsid w:val="00C51C20"/>
    <w:rsid w:val="00C87D8B"/>
    <w:rsid w:val="00C91427"/>
    <w:rsid w:val="00CB1A1F"/>
    <w:rsid w:val="00D14480"/>
    <w:rsid w:val="00D86298"/>
    <w:rsid w:val="00D92BFC"/>
    <w:rsid w:val="00DC071E"/>
    <w:rsid w:val="00E07DB8"/>
    <w:rsid w:val="00E13CD2"/>
    <w:rsid w:val="00E533EE"/>
    <w:rsid w:val="00E56690"/>
    <w:rsid w:val="00E86023"/>
    <w:rsid w:val="00F203EF"/>
    <w:rsid w:val="00F36B9B"/>
    <w:rsid w:val="00F4198F"/>
    <w:rsid w:val="00F57878"/>
    <w:rsid w:val="00F72460"/>
    <w:rsid w:val="00F7545D"/>
    <w:rsid w:val="00F819B5"/>
    <w:rsid w:val="00F9166C"/>
    <w:rsid w:val="00FF1455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52839E8"/>
  <w15:docId w15:val="{A9BEED90-DC0B-4D16-B921-FD5B61894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21</TotalTime>
  <Pages>2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42</cp:revision>
  <dcterms:created xsi:type="dcterms:W3CDTF">2026-04-13T01:23:00Z</dcterms:created>
  <dcterms:modified xsi:type="dcterms:W3CDTF">2026-04-16T09:13:00Z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