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4DD" w:rsidRDefault="00D234DD">
      <w:pPr>
        <w:spacing w:line="560" w:lineRule="exact"/>
        <w:ind w:firstLineChars="0" w:firstLine="0"/>
        <w:rPr>
          <w:rFonts w:ascii="Times New Roman" w:eastAsia="方正小标宋_GBK" w:hAnsi="Times New Roman"/>
          <w:sz w:val="44"/>
          <w:szCs w:val="44"/>
        </w:rPr>
      </w:pPr>
    </w:p>
    <w:p w:rsidR="00D234DD" w:rsidRDefault="009E3F0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D234DD" w:rsidRDefault="00D234D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234D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234DD" w:rsidRDefault="009E3F03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夏益娴</w:t>
            </w:r>
          </w:p>
        </w:tc>
        <w:tc>
          <w:tcPr>
            <w:tcW w:w="1559" w:type="dxa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马克思主义学院党政办主任</w:t>
            </w:r>
          </w:p>
        </w:tc>
      </w:tr>
      <w:tr w:rsidR="00D234D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协助领导做好学院党务、行政等工作</w:t>
            </w:r>
          </w:p>
        </w:tc>
      </w:tr>
      <w:tr w:rsidR="00D234D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234DD" w:rsidRDefault="009E3F0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234DD" w:rsidRDefault="009E3F0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协助领导统筹推进党务、行政各项重点工作，全力保障学院高效运转，</w:t>
            </w:r>
            <w:proofErr w:type="gramStart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助力马院获</w:t>
            </w:r>
            <w:proofErr w:type="gramEnd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评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年度目标任务综合考核全校第一等次。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协助班子成员扎实做好学院意识形态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判、审核评估、聘期考核、人才招聘、资产管理、安全管理等工作，统筹抓实过程材料归集、年度计划总结等常规业务，全程规范严谨、稳妥有序。</w:t>
            </w:r>
          </w:p>
        </w:tc>
      </w:tr>
      <w:tr w:rsidR="00D234D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234DD" w:rsidRDefault="00D234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协助领导推进巡察及</w:t>
            </w:r>
            <w:proofErr w:type="gramStart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整改全</w:t>
            </w:r>
            <w:proofErr w:type="gramEnd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流程工作，抓实巡察整改“后半篇文章”，助力学院在整改成效考核中获</w:t>
            </w:r>
            <w:proofErr w:type="gramStart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评良</w:t>
            </w:r>
            <w:proofErr w:type="gramEnd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好等次。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配合学校综合巡察、意识形态专项巡察、审核评估专项巡察等各类督查工作，协助落实问题整改、资料归集、台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账完善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等关键任务，各项工作落地扎实到位、推进平稳有序。</w:t>
            </w:r>
          </w:p>
        </w:tc>
      </w:tr>
      <w:tr w:rsidR="00D234D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234DD" w:rsidRDefault="00D234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深耕辅导员与党支部书记岗位职责。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先后两次带队赴新疆伊犁、哈密开展实习支教，获评新疆自治区优秀支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教指导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教师。担任辅导员期间，所带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班级获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评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—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2024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学年江苏省先进班级，班级年终就业率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100%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，高质量就业率达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88%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。履职党支部书记期间，所在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支部获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评校级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先进基层党组织，斩获校级最佳党日活动一等奖、党建创新二等奖。</w:t>
            </w:r>
            <w:bookmarkStart w:id="0" w:name="_GoBack"/>
            <w:bookmarkEnd w:id="0"/>
          </w:p>
        </w:tc>
      </w:tr>
      <w:tr w:rsidR="00D234D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234DD" w:rsidRDefault="009E3F0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234DD" w:rsidRDefault="009E3F0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工作思路偏传统，</w:t>
            </w:r>
            <w:proofErr w:type="gramStart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数智化履</w:t>
            </w:r>
            <w:proofErr w:type="gramEnd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职能力有待提升。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在依托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数智技术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赋能党务、行政工作方面钻研不够，主动学习运用数字化工具、优化工作流程的意识不足，后续需加强业务研学，借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力数智手段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提质增效。</w:t>
            </w:r>
          </w:p>
        </w:tc>
      </w:tr>
      <w:tr w:rsidR="00D234D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234DD" w:rsidRDefault="00D234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个人标志性科研成果偏少。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日常较多时间用于处理党务、行政等事务性工作，在个人科研方面投入时间不足，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2024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年完成了省社科项目结项、获批厅级重大项目，但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年度科研接续发力不足，成果凝练与进阶申报跟进不够及时。</w:t>
            </w:r>
          </w:p>
          <w:p w:rsidR="00D234DD" w:rsidRDefault="00D234D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234D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234DD" w:rsidRDefault="00D234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主动创新谋划意识仍有欠缺。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日常多以落实常规工作、完成既定任务为主，面对新形势新要求，前瞻性思考不够、创新型举措偏少。</w:t>
            </w:r>
          </w:p>
          <w:p w:rsidR="00D234DD" w:rsidRDefault="00D234D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</w:p>
          <w:p w:rsidR="00D234DD" w:rsidRDefault="00D234D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234DD">
        <w:trPr>
          <w:trHeight w:val="2384"/>
          <w:jc w:val="center"/>
        </w:trPr>
        <w:tc>
          <w:tcPr>
            <w:tcW w:w="1935" w:type="dxa"/>
            <w:vAlign w:val="center"/>
          </w:tcPr>
          <w:p w:rsidR="00D234DD" w:rsidRDefault="009E3F0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234DD" w:rsidRDefault="009E3F03">
            <w:pPr>
              <w:spacing w:line="40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本人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2023.01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—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2024.06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在物理与电子工程学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院从事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辅导员工作，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2024.07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—至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今在马克思主义学院从事党政办工作。</w:t>
            </w:r>
          </w:p>
        </w:tc>
      </w:tr>
    </w:tbl>
    <w:p w:rsidR="00D234DD" w:rsidRDefault="00D234DD">
      <w:pPr>
        <w:spacing w:line="240" w:lineRule="atLeast"/>
        <w:ind w:firstLineChars="0" w:firstLine="0"/>
        <w:rPr>
          <w:sz w:val="15"/>
          <w:szCs w:val="15"/>
        </w:rPr>
      </w:pPr>
    </w:p>
    <w:sectPr w:rsidR="00D23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F03" w:rsidRDefault="009E3F03">
      <w:pPr>
        <w:spacing w:line="240" w:lineRule="auto"/>
        <w:ind w:firstLine="640"/>
      </w:pPr>
      <w:r>
        <w:separator/>
      </w:r>
    </w:p>
  </w:endnote>
  <w:endnote w:type="continuationSeparator" w:id="0">
    <w:p w:rsidR="009E3F03" w:rsidRDefault="009E3F0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00954D20-4C3D-418E-863F-3046774C200D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10250709-AEC3-4812-A521-B0945CC16914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E4758AE9-CC1D-4C18-BEA8-A9A918189A92}"/>
    <w:embedBold r:id="rId4" w:subsetted="1" w:fontKey="{97ED5614-FD62-437B-8809-6DE982693A8F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F5CBA545-A16F-426E-8918-45ED9087002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4DD" w:rsidRDefault="00D234D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4DD" w:rsidRDefault="00D234DD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4DD" w:rsidRDefault="00D234D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F03" w:rsidRDefault="009E3F03">
      <w:pPr>
        <w:spacing w:line="240" w:lineRule="auto"/>
        <w:ind w:firstLine="640"/>
      </w:pPr>
      <w:r>
        <w:separator/>
      </w:r>
    </w:p>
  </w:footnote>
  <w:footnote w:type="continuationSeparator" w:id="0">
    <w:p w:rsidR="009E3F03" w:rsidRDefault="009E3F0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4DD" w:rsidRDefault="00D234D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4DD" w:rsidRDefault="00D234D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4DD" w:rsidRDefault="00D234D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5D603E"/>
    <w:rsid w:val="006E3825"/>
    <w:rsid w:val="00881C24"/>
    <w:rsid w:val="009E3F03"/>
    <w:rsid w:val="00D234DD"/>
    <w:rsid w:val="00D86298"/>
    <w:rsid w:val="03BD5AE4"/>
    <w:rsid w:val="058368B9"/>
    <w:rsid w:val="179B3F36"/>
    <w:rsid w:val="2B620F25"/>
    <w:rsid w:val="35675000"/>
    <w:rsid w:val="39934A77"/>
    <w:rsid w:val="429F5DD9"/>
    <w:rsid w:val="45BB5620"/>
    <w:rsid w:val="4678706D"/>
    <w:rsid w:val="472D42FC"/>
    <w:rsid w:val="4D317F76"/>
    <w:rsid w:val="4FD5108C"/>
    <w:rsid w:val="52E72BF2"/>
    <w:rsid w:val="534D1DDE"/>
    <w:rsid w:val="54512B6C"/>
    <w:rsid w:val="57094C2D"/>
    <w:rsid w:val="57DD2E5D"/>
    <w:rsid w:val="5D5977A1"/>
    <w:rsid w:val="5DF0210B"/>
    <w:rsid w:val="6AD7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2026-04-20T01:56:00Z</dcterms:created>
  <dcterms:modified xsi:type="dcterms:W3CDTF">2026-04-20T01:56:00Z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eyJoZGlkIjoiYWNmZGRlODNhM2RjYjc1ZjQ2Zjc1ODRkMjNjNDJjNjUiLCJ1c2VySWQiOiIyNDg3OTc1NDkifQ==</vt:lpwstr>
  </property>
</Properties>
</file>