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00E3" w:rsidRDefault="009900E3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9900E3" w:rsidRDefault="00D514EB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9900E3" w:rsidRDefault="009900E3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9900E3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9900E3" w:rsidRDefault="00D514EB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9900E3" w:rsidRDefault="00D514EB">
            <w:pPr>
              <w:spacing w:line="320" w:lineRule="exact"/>
              <w:ind w:firstLineChars="100" w:firstLine="280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唐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仪</w:t>
            </w:r>
          </w:p>
        </w:tc>
        <w:tc>
          <w:tcPr>
            <w:tcW w:w="1559" w:type="dxa"/>
            <w:vAlign w:val="center"/>
          </w:tcPr>
          <w:p w:rsidR="009900E3" w:rsidRDefault="00D514EB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9900E3" w:rsidRDefault="00D514EB">
            <w:pPr>
              <w:spacing w:line="400" w:lineRule="exact"/>
              <w:ind w:firstLine="56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质量监督科科长</w:t>
            </w:r>
          </w:p>
        </w:tc>
      </w:tr>
      <w:tr w:rsidR="009900E3">
        <w:trPr>
          <w:trHeight w:hRule="exact" w:val="5119"/>
          <w:jc w:val="center"/>
        </w:trPr>
        <w:tc>
          <w:tcPr>
            <w:tcW w:w="1935" w:type="dxa"/>
            <w:vAlign w:val="center"/>
          </w:tcPr>
          <w:p w:rsidR="009900E3" w:rsidRDefault="00D514EB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9900E3" w:rsidRDefault="00D514EB">
            <w:pPr>
              <w:overflowPunct/>
              <w:spacing w:line="240" w:lineRule="auto"/>
              <w:ind w:firstLineChars="0" w:firstLine="0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napToGrid w:val="0"/>
                <w:color w:val="000000" w:themeColor="text1"/>
                <w:sz w:val="28"/>
                <w:szCs w:val="28"/>
              </w:rPr>
              <w:t>一、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负责科室制度建设工作。</w:t>
            </w:r>
          </w:p>
          <w:p w:rsidR="009900E3" w:rsidRDefault="00D514EB">
            <w:pPr>
              <w:overflowPunct/>
              <w:spacing w:line="240" w:lineRule="auto"/>
              <w:ind w:firstLineChars="0" w:firstLine="0"/>
              <w:rPr>
                <w:rFonts w:ascii="仿宋" w:eastAsia="仿宋" w:hAnsi="仿宋" w:cs="仿宋"/>
                <w:snapToGrid w:val="0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napToGrid w:val="0"/>
                <w:color w:val="000000" w:themeColor="text1"/>
                <w:sz w:val="28"/>
                <w:szCs w:val="28"/>
              </w:rPr>
              <w:t>二、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负责科室队伍建设，做好人员教育培训与考勤考核工作。</w:t>
            </w:r>
          </w:p>
          <w:p w:rsidR="009900E3" w:rsidRDefault="00D514EB">
            <w:pPr>
              <w:widowControl/>
              <w:kinsoku w:val="0"/>
              <w:overflowPunct/>
              <w:autoSpaceDE w:val="0"/>
              <w:autoSpaceDN w:val="0"/>
              <w:adjustRightInd w:val="0"/>
              <w:spacing w:line="240" w:lineRule="auto"/>
              <w:ind w:firstLineChars="0" w:firstLine="0"/>
              <w:textAlignment w:val="baseline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napToGrid w:val="0"/>
                <w:color w:val="000000" w:themeColor="text1"/>
                <w:sz w:val="28"/>
                <w:szCs w:val="28"/>
              </w:rPr>
              <w:t>三、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负责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部门质量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安全风险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防控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体系的建立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、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运行与管理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工作。</w:t>
            </w:r>
          </w:p>
          <w:p w:rsidR="009900E3" w:rsidRDefault="00D514EB">
            <w:pPr>
              <w:widowControl/>
              <w:kinsoku w:val="0"/>
              <w:overflowPunct/>
              <w:autoSpaceDE w:val="0"/>
              <w:autoSpaceDN w:val="0"/>
              <w:adjustRightInd w:val="0"/>
              <w:spacing w:line="240" w:lineRule="auto"/>
              <w:ind w:firstLineChars="0" w:firstLine="0"/>
              <w:textAlignment w:val="baseline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napToGrid w:val="0"/>
                <w:color w:val="000000" w:themeColor="text1"/>
                <w:sz w:val="28"/>
                <w:szCs w:val="28"/>
              </w:rPr>
              <w:t>四、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负责协助做好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上级部门专项质量安全检查工作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。</w:t>
            </w:r>
          </w:p>
          <w:p w:rsidR="009900E3" w:rsidRDefault="00D514EB">
            <w:pPr>
              <w:widowControl/>
              <w:kinsoku w:val="0"/>
              <w:overflowPunct/>
              <w:autoSpaceDE w:val="0"/>
              <w:autoSpaceDN w:val="0"/>
              <w:adjustRightInd w:val="0"/>
              <w:spacing w:line="240" w:lineRule="auto"/>
              <w:ind w:firstLineChars="0" w:firstLine="0"/>
              <w:textAlignment w:val="baseline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napToGrid w:val="0"/>
                <w:color w:val="000000" w:themeColor="text1"/>
                <w:sz w:val="28"/>
                <w:szCs w:val="28"/>
              </w:rPr>
              <w:t>五、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负责统筹做好部门质量监督与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安全巡查工作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。</w:t>
            </w:r>
          </w:p>
          <w:p w:rsidR="009900E3" w:rsidRDefault="00D514EB">
            <w:pPr>
              <w:widowControl/>
              <w:kinsoku w:val="0"/>
              <w:overflowPunct/>
              <w:autoSpaceDE w:val="0"/>
              <w:autoSpaceDN w:val="0"/>
              <w:adjustRightInd w:val="0"/>
              <w:spacing w:line="240" w:lineRule="auto"/>
              <w:ind w:firstLineChars="0" w:firstLine="0"/>
              <w:textAlignment w:val="baseline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napToGrid w:val="0"/>
                <w:color w:val="000000" w:themeColor="text1"/>
                <w:sz w:val="28"/>
                <w:szCs w:val="28"/>
              </w:rPr>
              <w:t>六、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负责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统筹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做好部门质量管理与安全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生产相关学习和培训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工作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。</w:t>
            </w:r>
          </w:p>
          <w:p w:rsidR="009900E3" w:rsidRDefault="00D514EB">
            <w:pPr>
              <w:widowControl/>
              <w:kinsoku w:val="0"/>
              <w:overflowPunct/>
              <w:autoSpaceDE w:val="0"/>
              <w:autoSpaceDN w:val="0"/>
              <w:adjustRightInd w:val="0"/>
              <w:spacing w:line="240" w:lineRule="auto"/>
              <w:ind w:firstLineChars="0" w:firstLine="0"/>
              <w:textAlignment w:val="baseline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napToGrid w:val="0"/>
                <w:color w:val="000000" w:themeColor="text1"/>
                <w:sz w:val="28"/>
                <w:szCs w:val="28"/>
              </w:rPr>
              <w:t>七、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负责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参与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部门项目工程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验收工作。</w:t>
            </w:r>
          </w:p>
          <w:p w:rsidR="009900E3" w:rsidRDefault="00D514EB">
            <w:pPr>
              <w:widowControl/>
              <w:kinsoku w:val="0"/>
              <w:overflowPunct/>
              <w:autoSpaceDE w:val="0"/>
              <w:autoSpaceDN w:val="0"/>
              <w:adjustRightInd w:val="0"/>
              <w:spacing w:line="240" w:lineRule="auto"/>
              <w:ind w:firstLineChars="0" w:firstLine="0"/>
              <w:textAlignment w:val="baseline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napToGrid w:val="0"/>
                <w:color w:val="000000" w:themeColor="text1"/>
                <w:sz w:val="28"/>
                <w:szCs w:val="28"/>
              </w:rPr>
              <w:t>八、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负责部门师生服务满意度调查及分析评估工作。</w:t>
            </w:r>
          </w:p>
          <w:p w:rsidR="009900E3" w:rsidRDefault="00D514EB">
            <w:pPr>
              <w:widowControl/>
              <w:kinsoku w:val="0"/>
              <w:overflowPunct/>
              <w:autoSpaceDE w:val="0"/>
              <w:autoSpaceDN w:val="0"/>
              <w:adjustRightInd w:val="0"/>
              <w:spacing w:line="240" w:lineRule="auto"/>
              <w:ind w:firstLineChars="0" w:firstLine="0"/>
              <w:textAlignment w:val="baseline"/>
              <w:rPr>
                <w:rFonts w:ascii="仿宋" w:eastAsia="仿宋" w:hAnsi="仿宋" w:cs="仿宋"/>
                <w:color w:val="000000" w:themeColor="text1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napToGrid w:val="0"/>
                <w:color w:val="000000" w:themeColor="text1"/>
                <w:sz w:val="28"/>
                <w:szCs w:val="28"/>
              </w:rPr>
              <w:t>九、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负责部门学生社团的日常管理工作。</w:t>
            </w:r>
          </w:p>
          <w:p w:rsidR="009900E3" w:rsidRDefault="00D514EB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十、完成领导交办的其他工作。</w:t>
            </w:r>
          </w:p>
        </w:tc>
      </w:tr>
      <w:tr w:rsidR="009900E3">
        <w:trPr>
          <w:trHeight w:val="1605"/>
          <w:jc w:val="center"/>
        </w:trPr>
        <w:tc>
          <w:tcPr>
            <w:tcW w:w="1935" w:type="dxa"/>
            <w:vMerge w:val="restart"/>
            <w:vAlign w:val="center"/>
          </w:tcPr>
          <w:p w:rsidR="009900E3" w:rsidRDefault="00D514EB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9900E3" w:rsidRDefault="00D514EB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9900E3" w:rsidRDefault="00D514EB">
            <w:pPr>
              <w:spacing w:line="4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、寒暑假主动加班，配合基建维修做好安全质量检查工作。</w:t>
            </w:r>
          </w:p>
        </w:tc>
      </w:tr>
      <w:tr w:rsidR="009900E3">
        <w:trPr>
          <w:trHeight w:val="1275"/>
          <w:jc w:val="center"/>
        </w:trPr>
        <w:tc>
          <w:tcPr>
            <w:tcW w:w="1935" w:type="dxa"/>
            <w:vMerge/>
            <w:vAlign w:val="center"/>
          </w:tcPr>
          <w:p w:rsidR="009900E3" w:rsidRDefault="009900E3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9900E3" w:rsidRDefault="00D514EB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、配合保卫处做好消防、防</w:t>
            </w:r>
            <w:proofErr w:type="gramStart"/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电诈宣传</w:t>
            </w:r>
            <w:proofErr w:type="gramEnd"/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检查工作</w:t>
            </w:r>
            <w:r>
              <w:rPr>
                <w:rFonts w:ascii="Times New Roman" w:hAnsi="Times New Roman" w:hint="eastAsia"/>
              </w:rPr>
              <w:t>。</w:t>
            </w:r>
          </w:p>
        </w:tc>
      </w:tr>
      <w:tr w:rsidR="009900E3">
        <w:trPr>
          <w:trHeight w:val="1770"/>
          <w:jc w:val="center"/>
        </w:trPr>
        <w:tc>
          <w:tcPr>
            <w:tcW w:w="1935" w:type="dxa"/>
            <w:vMerge/>
            <w:vAlign w:val="center"/>
          </w:tcPr>
          <w:p w:rsidR="009900E3" w:rsidRDefault="009900E3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9900E3" w:rsidRDefault="00D514EB">
            <w:pPr>
              <w:spacing w:line="4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、配合餐饮中心，做好</w:t>
            </w:r>
            <w:proofErr w:type="gramStart"/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食品食材的</w:t>
            </w:r>
            <w:proofErr w:type="gramEnd"/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安全检查工作。</w:t>
            </w:r>
          </w:p>
        </w:tc>
      </w:tr>
      <w:tr w:rsidR="009900E3">
        <w:trPr>
          <w:trHeight w:hRule="exact" w:val="1197"/>
          <w:jc w:val="center"/>
        </w:trPr>
        <w:tc>
          <w:tcPr>
            <w:tcW w:w="1935" w:type="dxa"/>
            <w:vMerge w:val="restart"/>
            <w:vAlign w:val="center"/>
          </w:tcPr>
          <w:p w:rsidR="009900E3" w:rsidRDefault="00D514EB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9900E3" w:rsidRDefault="00D514EB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9900E3" w:rsidRDefault="00D514EB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、专业知识储备不足。</w:t>
            </w:r>
          </w:p>
        </w:tc>
      </w:tr>
      <w:tr w:rsidR="009900E3">
        <w:trPr>
          <w:trHeight w:hRule="exact" w:val="1107"/>
          <w:jc w:val="center"/>
        </w:trPr>
        <w:tc>
          <w:tcPr>
            <w:tcW w:w="1935" w:type="dxa"/>
            <w:vMerge/>
            <w:vAlign w:val="center"/>
          </w:tcPr>
          <w:p w:rsidR="009900E3" w:rsidRDefault="009900E3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9900E3" w:rsidRDefault="00D514EB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、科室人员配备较少</w:t>
            </w:r>
          </w:p>
        </w:tc>
      </w:tr>
      <w:tr w:rsidR="009900E3">
        <w:trPr>
          <w:trHeight w:hRule="exact" w:val="1092"/>
          <w:jc w:val="center"/>
        </w:trPr>
        <w:tc>
          <w:tcPr>
            <w:tcW w:w="1935" w:type="dxa"/>
            <w:vMerge/>
            <w:vAlign w:val="center"/>
          </w:tcPr>
          <w:p w:rsidR="009900E3" w:rsidRDefault="009900E3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9900E3" w:rsidRDefault="00D514EB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仿宋" w:eastAsia="仿宋" w:hAnsi="仿宋" w:cs="仿宋" w:hint="eastAsia"/>
                <w:color w:val="000000" w:themeColor="text1"/>
                <w:sz w:val="28"/>
                <w:szCs w:val="28"/>
              </w:rPr>
              <w:t>、工作上积极主动性不够。</w:t>
            </w:r>
          </w:p>
        </w:tc>
      </w:tr>
      <w:tr w:rsidR="009900E3">
        <w:trPr>
          <w:trHeight w:val="2384"/>
          <w:jc w:val="center"/>
        </w:trPr>
        <w:tc>
          <w:tcPr>
            <w:tcW w:w="1935" w:type="dxa"/>
            <w:vAlign w:val="center"/>
          </w:tcPr>
          <w:p w:rsidR="009900E3" w:rsidRDefault="00D514EB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9900E3" w:rsidRDefault="009900E3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9900E3" w:rsidRDefault="009900E3">
      <w:pPr>
        <w:spacing w:line="240" w:lineRule="atLeast"/>
        <w:ind w:firstLineChars="0" w:firstLine="0"/>
        <w:rPr>
          <w:sz w:val="15"/>
          <w:szCs w:val="15"/>
        </w:rPr>
      </w:pPr>
    </w:p>
    <w:sectPr w:rsidR="009900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00E3" w:rsidRDefault="00D514EB">
      <w:pPr>
        <w:spacing w:line="240" w:lineRule="auto"/>
        <w:ind w:firstLine="640"/>
      </w:pPr>
      <w:r>
        <w:separator/>
      </w:r>
    </w:p>
  </w:endnote>
  <w:endnote w:type="continuationSeparator" w:id="0">
    <w:p w:rsidR="009900E3" w:rsidRDefault="00D514EB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0E3" w:rsidRDefault="009900E3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0E3" w:rsidRDefault="009900E3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0E3" w:rsidRDefault="009900E3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00E3" w:rsidRDefault="00D514EB">
      <w:pPr>
        <w:spacing w:line="240" w:lineRule="auto"/>
        <w:ind w:firstLine="640"/>
      </w:pPr>
      <w:r>
        <w:separator/>
      </w:r>
    </w:p>
  </w:footnote>
  <w:footnote w:type="continuationSeparator" w:id="0">
    <w:p w:rsidR="009900E3" w:rsidRDefault="00D514EB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0E3" w:rsidRDefault="009900E3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0E3" w:rsidRDefault="009900E3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00E3" w:rsidRDefault="009900E3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3D6E53"/>
    <w:rsid w:val="005A09ED"/>
    <w:rsid w:val="006E3825"/>
    <w:rsid w:val="0086554E"/>
    <w:rsid w:val="00881C24"/>
    <w:rsid w:val="009900E3"/>
    <w:rsid w:val="00D514EB"/>
    <w:rsid w:val="00D86298"/>
    <w:rsid w:val="08C400EB"/>
    <w:rsid w:val="13553E48"/>
    <w:rsid w:val="37EB58D1"/>
    <w:rsid w:val="39934A77"/>
    <w:rsid w:val="3EAC58B0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1B81A1B"/>
  <w15:docId w15:val="{C8FDAF6A-75AD-4434-A6CE-046430D61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st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table" w:styleId="a6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1</TotalTime>
  <Pages>2</Pages>
  <Words>397</Words>
  <Characters>50</Characters>
  <Application>Microsoft Office Word</Application>
  <DocSecurity>0</DocSecurity>
  <Lines>1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5</cp:revision>
  <dcterms:created xsi:type="dcterms:W3CDTF">2026-03-27T08:42:00Z</dcterms:created>
  <dcterms:modified xsi:type="dcterms:W3CDTF">2026-04-16T09:57:00Z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26683B11BAE84EB597777850BFAC5BA4_13</vt:lpwstr>
  </property>
  <property fmtid="{D5CDD505-2E9C-101B-9397-08002B2CF9AE}" pid="4" name="KSOTemplateDocerSaveRecord">
    <vt:lpwstr>eyJoZGlkIjoiNGY4MWU2NDY3ZTE5OTdmZjcyZjdiOTcxNzA5NTQwOWMiLCJ1c2VySWQiOiIyNTQyMjYxMjUifQ==</vt:lpwstr>
  </property>
</Properties>
</file>