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839" w:rsidRDefault="00C0583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05839" w:rsidRDefault="008F412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C05839" w:rsidRDefault="00C05839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280"/>
        <w:gridCol w:w="1710"/>
        <w:gridCol w:w="4104"/>
      </w:tblGrid>
      <w:tr w:rsidR="00C05839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280" w:type="dxa"/>
            <w:vAlign w:val="center"/>
          </w:tcPr>
          <w:p w:rsidR="00C05839" w:rsidRDefault="008F412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李琴</w:t>
            </w:r>
          </w:p>
        </w:tc>
        <w:tc>
          <w:tcPr>
            <w:tcW w:w="1710" w:type="dxa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104" w:type="dxa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后勤保障部综合科正科级秘书</w:t>
            </w:r>
          </w:p>
        </w:tc>
      </w:tr>
      <w:tr w:rsidR="00C05839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托育幼教服务的组织实施与日常管理</w:t>
            </w:r>
          </w:p>
        </w:tc>
      </w:tr>
      <w:tr w:rsidR="00C05839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C05839" w:rsidRDefault="008F41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05839" w:rsidRDefault="008F412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能牢记党员初心和使命，守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牢职业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底线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C0583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05839" w:rsidRDefault="00C058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工作兢兢业业、脚踏实地，充分发挥党员先锋模范作用。</w:t>
            </w:r>
          </w:p>
        </w:tc>
      </w:tr>
      <w:tr w:rsidR="00C0583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05839" w:rsidRDefault="00C058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精心策划并组织幼儿园大型活动，活动新颖有创意，赢得家长的好评。</w:t>
            </w:r>
          </w:p>
        </w:tc>
      </w:tr>
      <w:tr w:rsidR="00C05839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C05839" w:rsidRDefault="008F41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05839" w:rsidRDefault="008F412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理论学习不够深入。</w:t>
            </w:r>
          </w:p>
        </w:tc>
      </w:tr>
      <w:tr w:rsidR="00C0583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05839" w:rsidRDefault="00C058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对待员工的工作，会有“老好人”的现象。</w:t>
            </w:r>
          </w:p>
        </w:tc>
      </w:tr>
      <w:tr w:rsidR="00C0583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05839" w:rsidRDefault="00C0583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5839" w:rsidRDefault="008F412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年秋全面负责幼儿园工作时，在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一些重要决策上有时会优柔寡断，缺少了一点魄力。</w:t>
            </w:r>
          </w:p>
        </w:tc>
      </w:tr>
      <w:tr w:rsidR="00C05839">
        <w:trPr>
          <w:trHeight w:val="2384"/>
          <w:jc w:val="center"/>
        </w:trPr>
        <w:tc>
          <w:tcPr>
            <w:tcW w:w="1935" w:type="dxa"/>
            <w:vAlign w:val="center"/>
          </w:tcPr>
          <w:p w:rsidR="00C05839" w:rsidRDefault="008F41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05839" w:rsidRDefault="00C0583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05839" w:rsidRDefault="00C05839">
      <w:pPr>
        <w:spacing w:line="240" w:lineRule="atLeast"/>
        <w:ind w:firstLineChars="0" w:firstLine="0"/>
        <w:rPr>
          <w:sz w:val="15"/>
          <w:szCs w:val="15"/>
        </w:rPr>
      </w:pPr>
    </w:p>
    <w:sectPr w:rsidR="00C058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121" w:rsidRDefault="008F4121">
      <w:pPr>
        <w:spacing w:line="240" w:lineRule="auto"/>
        <w:ind w:firstLine="640"/>
      </w:pPr>
      <w:r>
        <w:separator/>
      </w:r>
    </w:p>
  </w:endnote>
  <w:endnote w:type="continuationSeparator" w:id="0">
    <w:p w:rsidR="008F4121" w:rsidRDefault="008F412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121" w:rsidRDefault="008F4121">
      <w:pPr>
        <w:spacing w:line="240" w:lineRule="auto"/>
        <w:ind w:firstLine="640"/>
      </w:pPr>
      <w:r>
        <w:separator/>
      </w:r>
    </w:p>
  </w:footnote>
  <w:footnote w:type="continuationSeparator" w:id="0">
    <w:p w:rsidR="008F4121" w:rsidRDefault="008F412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839" w:rsidRDefault="00C0583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3OGVkM2JiYWI3NjZmMTBiMjcyYWY3OWViNmEyMzMifQ=="/>
  </w:docVars>
  <w:rsids>
    <w:rsidRoot w:val="5DF0210B"/>
    <w:rsid w:val="000951E9"/>
    <w:rsid w:val="000D7D2A"/>
    <w:rsid w:val="005A09ED"/>
    <w:rsid w:val="006E3825"/>
    <w:rsid w:val="00881C24"/>
    <w:rsid w:val="008F4121"/>
    <w:rsid w:val="00C05839"/>
    <w:rsid w:val="00D86298"/>
    <w:rsid w:val="1AA414D5"/>
    <w:rsid w:val="39934A77"/>
    <w:rsid w:val="3EF32300"/>
    <w:rsid w:val="47424B6B"/>
    <w:rsid w:val="50E51162"/>
    <w:rsid w:val="52E72BF2"/>
    <w:rsid w:val="533B309A"/>
    <w:rsid w:val="538A1958"/>
    <w:rsid w:val="57094C2D"/>
    <w:rsid w:val="59880FDE"/>
    <w:rsid w:val="5DF0210B"/>
    <w:rsid w:val="60C03BA2"/>
    <w:rsid w:val="62E717D1"/>
    <w:rsid w:val="72AB45FB"/>
    <w:rsid w:val="79F6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2026-04-20T02:04:00Z</dcterms:created>
  <dcterms:modified xsi:type="dcterms:W3CDTF">2026-04-20T02:04:00Z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3B10A150547D4973831D9DED31ABB33E_13</vt:lpwstr>
  </property>
  <property fmtid="{D5CDD505-2E9C-101B-9397-08002B2CF9AE}" pid="4" name="KSOTemplateDocerSaveRecord">
    <vt:lpwstr>eyJoZGlkIjoiM2JjYmE3OTZiNjIxMWNkYjI5MTI4ZmNlZjYzNWY1MGMiLCJ1c2VySWQiOiI0NDM1NzkzNzYifQ==</vt:lpwstr>
  </property>
</Properties>
</file>