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6E0" w:rsidRDefault="004C06E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4C06E0" w:rsidRDefault="00276D5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4C06E0" w:rsidRDefault="004C06E0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4C06E0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4C06E0" w:rsidRDefault="00276D5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4C06E0" w:rsidRDefault="00276D5B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何敏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敏</w:t>
            </w:r>
            <w:proofErr w:type="gramEnd"/>
          </w:p>
        </w:tc>
        <w:tc>
          <w:tcPr>
            <w:tcW w:w="1559" w:type="dxa"/>
            <w:vAlign w:val="center"/>
          </w:tcPr>
          <w:p w:rsidR="004C06E0" w:rsidRDefault="00276D5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4C06E0" w:rsidRDefault="00276D5B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学报编辑室主任</w:t>
            </w:r>
          </w:p>
        </w:tc>
      </w:tr>
      <w:tr w:rsidR="004C06E0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4C06E0" w:rsidRDefault="00276D5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4C06E0" w:rsidRDefault="00276D5B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学报编辑出版等</w:t>
            </w:r>
          </w:p>
        </w:tc>
      </w:tr>
      <w:tr w:rsidR="004C06E0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4C06E0" w:rsidRDefault="00276D5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4C06E0" w:rsidRDefault="00276D5B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4C06E0" w:rsidRDefault="00276D5B">
            <w:pPr>
              <w:spacing w:line="320" w:lineRule="exact"/>
              <w:ind w:firstLineChars="0" w:firstLine="0"/>
              <w:jc w:val="lef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对待每一篇稿件都是认真的，</w:t>
            </w:r>
          </w:p>
          <w:p w:rsidR="004C06E0" w:rsidRDefault="00276D5B">
            <w:pPr>
              <w:spacing w:line="320" w:lineRule="exact"/>
              <w:ind w:firstLineChars="0" w:firstLine="0"/>
              <w:jc w:val="left"/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对待每一位作者都是真诚的。</w:t>
            </w:r>
          </w:p>
        </w:tc>
      </w:tr>
      <w:tr w:rsidR="004C06E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C06E0" w:rsidRDefault="004C06E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C06E0" w:rsidRDefault="00276D5B">
            <w:pPr>
              <w:spacing w:line="320" w:lineRule="exact"/>
              <w:ind w:firstLineChars="0" w:firstLine="0"/>
              <w:jc w:val="left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学报被评为武汉大学应用型核心期刊、江苏期刊明珠奖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·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优秀期刊。</w:t>
            </w:r>
          </w:p>
        </w:tc>
      </w:tr>
      <w:tr w:rsidR="004C06E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4C06E0" w:rsidRDefault="004C06E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C06E0" w:rsidRDefault="00276D5B">
            <w:pPr>
              <w:spacing w:line="320" w:lineRule="exact"/>
              <w:ind w:firstLineChars="0" w:firstLine="0"/>
              <w:jc w:val="left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个人参加编校大赛取得佳绩。</w:t>
            </w:r>
          </w:p>
        </w:tc>
      </w:tr>
      <w:tr w:rsidR="004C06E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4C06E0" w:rsidRDefault="00276D5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4C06E0" w:rsidRDefault="00276D5B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4C06E0" w:rsidRDefault="00276D5B">
            <w:pPr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盐城师范学院学报史有待进一步完善。</w:t>
            </w:r>
          </w:p>
        </w:tc>
      </w:tr>
      <w:tr w:rsidR="004C06E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C06E0" w:rsidRDefault="00276D5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8"/>
              </w:rPr>
              <w:t>史</w:t>
            </w:r>
          </w:p>
        </w:tc>
        <w:tc>
          <w:tcPr>
            <w:tcW w:w="7094" w:type="dxa"/>
            <w:gridSpan w:val="3"/>
            <w:vAlign w:val="center"/>
          </w:tcPr>
          <w:p w:rsidR="004C06E0" w:rsidRDefault="00276D5B">
            <w:pPr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学习不够系统。</w:t>
            </w:r>
          </w:p>
        </w:tc>
      </w:tr>
      <w:tr w:rsidR="004C06E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4C06E0" w:rsidRDefault="004C06E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4C06E0" w:rsidRDefault="00276D5B">
            <w:pPr>
              <w:spacing w:line="320" w:lineRule="exact"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口头表达能力比较弱。</w:t>
            </w:r>
          </w:p>
        </w:tc>
      </w:tr>
      <w:tr w:rsidR="004C06E0">
        <w:trPr>
          <w:trHeight w:val="2384"/>
          <w:jc w:val="center"/>
        </w:trPr>
        <w:tc>
          <w:tcPr>
            <w:tcW w:w="1935" w:type="dxa"/>
            <w:vAlign w:val="center"/>
          </w:tcPr>
          <w:p w:rsidR="004C06E0" w:rsidRDefault="00276D5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4C06E0" w:rsidRDefault="004C06E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4C06E0" w:rsidRDefault="004C06E0">
      <w:pPr>
        <w:spacing w:line="240" w:lineRule="atLeast"/>
        <w:ind w:firstLineChars="0" w:firstLine="0"/>
        <w:rPr>
          <w:sz w:val="15"/>
          <w:szCs w:val="15"/>
        </w:rPr>
      </w:pPr>
    </w:p>
    <w:sectPr w:rsidR="004C06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6D5B" w:rsidRDefault="00276D5B">
      <w:pPr>
        <w:spacing w:line="240" w:lineRule="auto"/>
        <w:ind w:firstLine="640"/>
      </w:pPr>
      <w:r>
        <w:separator/>
      </w:r>
    </w:p>
  </w:endnote>
  <w:endnote w:type="continuationSeparator" w:id="0">
    <w:p w:rsidR="00276D5B" w:rsidRDefault="00276D5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9EF960AA-6B7B-45B9-833A-3B9F3FCA563E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A5D42731-A9CD-4905-A6A8-6141F54BC84C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9CF46D34-9ACE-4765-8EC8-160455A448A1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23959CD8-6286-45FB-B08C-D3849D66920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6E0" w:rsidRDefault="004C06E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6E0" w:rsidRDefault="004C06E0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6E0" w:rsidRDefault="004C06E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6D5B" w:rsidRDefault="00276D5B">
      <w:pPr>
        <w:spacing w:line="240" w:lineRule="auto"/>
        <w:ind w:firstLine="640"/>
      </w:pPr>
      <w:r>
        <w:separator/>
      </w:r>
    </w:p>
  </w:footnote>
  <w:footnote w:type="continuationSeparator" w:id="0">
    <w:p w:rsidR="00276D5B" w:rsidRDefault="00276D5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6E0" w:rsidRDefault="004C06E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6E0" w:rsidRDefault="004C06E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6E0" w:rsidRDefault="004C06E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D2878"/>
    <w:rsid w:val="00276D5B"/>
    <w:rsid w:val="004C06E0"/>
    <w:rsid w:val="005A09ED"/>
    <w:rsid w:val="006E3825"/>
    <w:rsid w:val="00881C24"/>
    <w:rsid w:val="00D86298"/>
    <w:rsid w:val="1DDA056F"/>
    <w:rsid w:val="2B2001B2"/>
    <w:rsid w:val="39934A77"/>
    <w:rsid w:val="52A51CED"/>
    <w:rsid w:val="52E72BF2"/>
    <w:rsid w:val="57094C2D"/>
    <w:rsid w:val="5DF0210B"/>
    <w:rsid w:val="71CC45C3"/>
    <w:rsid w:val="78B3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D0565DA2-632B-457D-9D85-DA173B5DB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2026-04-20T07:23:00Z</dcterms:created>
  <dcterms:modified xsi:type="dcterms:W3CDTF">2026-04-20T07:23:00Z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0E76E3212DF94F62A270A93258F904EB_13</vt:lpwstr>
  </property>
  <property fmtid="{D5CDD505-2E9C-101B-9397-08002B2CF9AE}" pid="4" name="KSOTemplateDocerSaveRecord">
    <vt:lpwstr>eyJoZGlkIjoiOTBiZjRhYzA0ZmU1NjcwNDNkOGI4ZmRjZTU1Nzg1OTEiLCJ1c2VySWQiOiIxOTE4NDY0MzAifQ==</vt:lpwstr>
  </property>
</Properties>
</file>