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0E1EB5" w:rsidP="000E1EB5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程风刚</w:t>
            </w:r>
            <w:proofErr w:type="gramEnd"/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092EBE" w:rsidRDefault="000E1EB5" w:rsidP="000E1EB5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092EBE">
              <w:rPr>
                <w:rFonts w:ascii="Times New Roman" w:eastAsia="楷体_GB2312" w:hAnsi="Times New Roman" w:hint="eastAsia"/>
                <w:sz w:val="28"/>
                <w:szCs w:val="28"/>
              </w:rPr>
              <w:t>图书馆资源建设部主任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B77B95" w:rsidP="000E1EB5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4"/>
              </w:rPr>
            </w:pPr>
            <w:r w:rsidRPr="000E1EB5">
              <w:rPr>
                <w:rFonts w:ascii="Times New Roman" w:eastAsia="楷体_GB2312" w:hAnsi="Times New Roman" w:hint="eastAsia"/>
                <w:sz w:val="28"/>
                <w:szCs w:val="28"/>
              </w:rPr>
              <w:t>文献资源建设</w:t>
            </w:r>
          </w:p>
        </w:tc>
      </w:tr>
      <w:tr w:rsidR="00D86298" w:rsidTr="00B64A04">
        <w:trPr>
          <w:trHeight w:val="288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40963" w:rsidRPr="00040963" w:rsidRDefault="00B77B95" w:rsidP="00431413">
            <w:pPr>
              <w:spacing w:line="400" w:lineRule="exact"/>
              <w:ind w:firstLine="560"/>
            </w:pPr>
            <w:r w:rsidRPr="00040963">
              <w:rPr>
                <w:rFonts w:ascii="方正楷体_GBK" w:eastAsia="方正楷体_GBK" w:hAnsi="Times New Roman" w:hint="eastAsia"/>
                <w:sz w:val="28"/>
                <w:szCs w:val="28"/>
              </w:rPr>
              <w:t>1、</w:t>
            </w:r>
            <w:r w:rsidR="006B5141" w:rsidRPr="00040963">
              <w:rPr>
                <w:rFonts w:ascii="方正楷体_GBK" w:eastAsia="方正楷体_GBK" w:hAnsi="Times New Roman" w:hint="eastAsia"/>
                <w:sz w:val="28"/>
                <w:szCs w:val="28"/>
              </w:rPr>
              <w:t>建立健全文献资源体系。不忘初心和使命，紧紧围绕学校高质量发展目标，坚持以学校教学科研、学科建设和人才培养为导向，不断优化文献资源结构，</w:t>
            </w:r>
            <w:r w:rsidR="008A241E">
              <w:rPr>
                <w:rFonts w:ascii="方正楷体_GBK" w:eastAsia="方正楷体_GBK" w:hAnsi="Times New Roman" w:hint="eastAsia"/>
                <w:sz w:val="28"/>
                <w:szCs w:val="28"/>
              </w:rPr>
              <w:t>新建</w:t>
            </w:r>
            <w:r w:rsidR="00431413">
              <w:rPr>
                <w:rFonts w:ascii="方正楷体_GBK" w:eastAsia="方正楷体_GBK" w:hAnsi="Times New Roman" w:hint="eastAsia"/>
                <w:sz w:val="28"/>
                <w:szCs w:val="28"/>
              </w:rPr>
              <w:t>“</w:t>
            </w:r>
            <w:r w:rsidR="008A241E">
              <w:rPr>
                <w:rFonts w:ascii="方正楷体_GBK" w:eastAsia="方正楷体_GBK" w:hAnsi="Times New Roman" w:hint="eastAsia"/>
                <w:sz w:val="28"/>
                <w:szCs w:val="28"/>
              </w:rPr>
              <w:t>盐师文库</w:t>
            </w:r>
            <w:r w:rsidR="00431413">
              <w:rPr>
                <w:rFonts w:ascii="方正楷体_GBK" w:eastAsia="方正楷体_GBK" w:hAnsi="Times New Roman" w:hint="eastAsia"/>
                <w:sz w:val="28"/>
                <w:szCs w:val="28"/>
              </w:rPr>
              <w:t>”</w:t>
            </w:r>
            <w:r w:rsidR="008A241E">
              <w:rPr>
                <w:rFonts w:ascii="方正楷体_GBK" w:eastAsia="方正楷体_GBK" w:hAnsi="Times New Roman" w:hint="eastAsia"/>
                <w:sz w:val="28"/>
                <w:szCs w:val="28"/>
              </w:rPr>
              <w:t>特色馆藏，</w:t>
            </w:r>
            <w:r w:rsidR="006B5141" w:rsidRPr="00040963">
              <w:rPr>
                <w:rFonts w:ascii="方正楷体_GBK" w:eastAsia="方正楷体_GBK" w:hAnsi="Times New Roman" w:hint="eastAsia"/>
                <w:sz w:val="28"/>
                <w:szCs w:val="28"/>
              </w:rPr>
              <w:t>逐步建立健全“以人为本、纸电融合、互为补充、协调发展”的文献资源建设体系，有效提升文献资源保障能力。</w:t>
            </w:r>
          </w:p>
        </w:tc>
      </w:tr>
      <w:tr w:rsidR="00D86298" w:rsidTr="00B64A04">
        <w:trPr>
          <w:trHeight w:val="2677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40963" w:rsidRPr="00040963" w:rsidRDefault="006B5141" w:rsidP="00431413">
            <w:pPr>
              <w:spacing w:line="400" w:lineRule="exact"/>
              <w:ind w:firstLine="560"/>
            </w:pP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2、</w:t>
            </w:r>
            <w:r w:rsidR="00F35AA0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具有较强的执行力。</w:t>
            </w:r>
            <w:r w:rsidR="008563F7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及时学习传达和贯彻执行学校、馆的重要会议</w:t>
            </w:r>
            <w:r w:rsidR="00F0230B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、指示和文件</w:t>
            </w:r>
            <w:r w:rsidR="008563F7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精神</w:t>
            </w:r>
            <w:r w:rsidR="00D414C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，通过规章制度、</w:t>
            </w:r>
            <w:r w:rsidR="00A91CF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业务培训、</w:t>
            </w:r>
            <w:r w:rsidR="00D414C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谈心谈话</w:t>
            </w:r>
            <w:r w:rsidR="00A91CF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和</w:t>
            </w:r>
            <w:r w:rsidR="00D414C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检查督促等手段，</w:t>
            </w:r>
            <w:r w:rsidR="007450ED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明确工作目标，</w:t>
            </w:r>
            <w:r w:rsidR="004D3C0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强化岗位职责，</w:t>
            </w:r>
            <w:r w:rsidR="009A3D75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压紧压实各项任务，确</w:t>
            </w:r>
            <w:r w:rsidR="004D3C0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保各项工作有序</w:t>
            </w:r>
            <w:r w:rsidR="009A3D75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推进</w:t>
            </w:r>
            <w:r w:rsidR="004D3C0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。</w:t>
            </w:r>
          </w:p>
        </w:tc>
      </w:tr>
      <w:tr w:rsidR="00D86298" w:rsidTr="00B64A04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6511A" w:rsidRDefault="004D3C03" w:rsidP="00DE4FEF">
            <w:pPr>
              <w:spacing w:line="400" w:lineRule="exact"/>
              <w:ind w:firstLine="560"/>
              <w:rPr>
                <w:rFonts w:ascii="方正楷体_GBK" w:eastAsia="方正楷体_GBK" w:hAnsi="Times New Roman"/>
                <w:spacing w:val="-20"/>
                <w:sz w:val="28"/>
                <w:szCs w:val="28"/>
              </w:rPr>
            </w:pP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3、具有较强的担当。</w:t>
            </w:r>
            <w:r w:rsidR="0033640F">
              <w:rPr>
                <w:rFonts w:ascii="方正楷体_GBK" w:eastAsia="方正楷体_GBK" w:hAnsi="Times New Roman" w:hint="eastAsia"/>
                <w:sz w:val="28"/>
                <w:szCs w:val="28"/>
              </w:rPr>
              <w:t>牢固树立</w:t>
            </w:r>
            <w:r w:rsidR="00A91CF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政治意识、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大局意识和责任</w:t>
            </w:r>
            <w:r w:rsidR="001F132B">
              <w:rPr>
                <w:rFonts w:ascii="方正楷体_GBK" w:eastAsia="方正楷体_GBK" w:hAnsi="Times New Roman" w:hint="eastAsia"/>
                <w:sz w:val="28"/>
                <w:szCs w:val="28"/>
              </w:rPr>
              <w:t>意识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，服从</w:t>
            </w:r>
            <w:r w:rsidR="00DE4FEF">
              <w:rPr>
                <w:rFonts w:ascii="方正楷体_GBK" w:eastAsia="方正楷体_GBK" w:hAnsi="Times New Roman" w:hint="eastAsia"/>
                <w:sz w:val="28"/>
                <w:szCs w:val="28"/>
              </w:rPr>
              <w:t>组织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安排，对于常规工作、分内职责不推诿搪塞</w:t>
            </w:r>
            <w:r w:rsidR="00F51EA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，不退缩懈怠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，勇于担当，</w:t>
            </w:r>
            <w:r w:rsidR="00F51EA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坚持前行，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做到事事有回应，件件有落实，</w:t>
            </w:r>
            <w:r w:rsidR="00A91CF6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做好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闭环</w:t>
            </w:r>
            <w:r w:rsidR="00367383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管理</w:t>
            </w:r>
            <w:r w:rsidR="00BD4129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，推动工作</w:t>
            </w:r>
            <w:r w:rsidR="00107580"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落实见成效</w:t>
            </w:r>
            <w:r w:rsidRPr="00431413">
              <w:rPr>
                <w:rFonts w:ascii="方正楷体_GBK" w:eastAsia="方正楷体_GBK" w:hAnsi="Times New Roman" w:hint="eastAsia"/>
                <w:sz w:val="28"/>
                <w:szCs w:val="28"/>
              </w:rPr>
              <w:t>。</w:t>
            </w:r>
          </w:p>
          <w:p w:rsidR="00D6511A" w:rsidRPr="00D6511A" w:rsidRDefault="00D6511A" w:rsidP="00D6511A">
            <w:pPr>
              <w:ind w:firstLine="560"/>
              <w:rPr>
                <w:rFonts w:ascii="方正楷体_GBK" w:eastAsia="方正楷体_GBK" w:hAnsi="Times New Roman"/>
                <w:sz w:val="28"/>
                <w:szCs w:val="28"/>
              </w:rPr>
            </w:pPr>
          </w:p>
          <w:p w:rsidR="00D6511A" w:rsidRPr="00D6511A" w:rsidRDefault="00D6511A" w:rsidP="00D6511A">
            <w:pPr>
              <w:ind w:firstLine="560"/>
              <w:rPr>
                <w:rFonts w:ascii="方正楷体_GBK" w:eastAsia="方正楷体_GBK" w:hAnsi="Times New Roman"/>
                <w:sz w:val="28"/>
                <w:szCs w:val="28"/>
              </w:rPr>
            </w:pPr>
          </w:p>
          <w:p w:rsidR="00D6511A" w:rsidRDefault="00D6511A" w:rsidP="00D6511A">
            <w:pPr>
              <w:ind w:firstLine="560"/>
              <w:rPr>
                <w:rFonts w:ascii="方正楷体_GBK" w:eastAsia="方正楷体_GBK" w:hAnsi="Times New Roman"/>
                <w:sz w:val="28"/>
                <w:szCs w:val="28"/>
              </w:rPr>
            </w:pPr>
          </w:p>
          <w:p w:rsidR="00D86298" w:rsidRPr="00D6511A" w:rsidRDefault="00D86298" w:rsidP="00D6511A">
            <w:pPr>
              <w:ind w:firstLine="560"/>
              <w:rPr>
                <w:rFonts w:ascii="方正楷体_GBK" w:eastAsia="方正楷体_GBK" w:hAnsi="Times New Roman"/>
                <w:sz w:val="28"/>
                <w:szCs w:val="28"/>
              </w:rPr>
            </w:pPr>
          </w:p>
        </w:tc>
      </w:tr>
      <w:tr w:rsidR="00D86298" w:rsidTr="00040963">
        <w:trPr>
          <w:trHeight w:hRule="exact" w:val="285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040963" w:rsidRDefault="005D1182" w:rsidP="00313118">
            <w:pPr>
              <w:spacing w:line="400" w:lineRule="exact"/>
              <w:ind w:firstLine="480"/>
              <w:rPr>
                <w:rFonts w:ascii="方正楷体_GBK" w:eastAsia="方正楷体_GBK" w:hAnsi="Times New Roman"/>
                <w:spacing w:val="-20"/>
                <w:sz w:val="28"/>
                <w:szCs w:val="28"/>
              </w:rPr>
            </w:pPr>
            <w:r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1、协作意识不够。工作</w:t>
            </w:r>
            <w:r w:rsidR="008A241E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习惯</w:t>
            </w:r>
            <w:r w:rsidR="00313118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于</w:t>
            </w:r>
            <w:r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单干，也不</w:t>
            </w:r>
            <w:r w:rsidR="00843435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愿意麻烦别人，缺乏与其他部门主动交流、协作的意识，客观上造成了</w:t>
            </w:r>
            <w:r w:rsidR="00422931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工作上</w:t>
            </w:r>
            <w:r w:rsidR="008A241E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与其他部门交流少，</w:t>
            </w:r>
            <w:r w:rsidR="00843435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“走出去</w:t>
            </w:r>
            <w:r w:rsidR="00313118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、</w:t>
            </w:r>
            <w:r w:rsidR="00843435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请进来”力度不够。</w:t>
            </w:r>
          </w:p>
        </w:tc>
      </w:tr>
      <w:tr w:rsidR="00D86298" w:rsidTr="00040963">
        <w:trPr>
          <w:trHeight w:hRule="exact" w:val="28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040963" w:rsidRDefault="00843435" w:rsidP="008A241E">
            <w:pPr>
              <w:spacing w:line="400" w:lineRule="exact"/>
              <w:ind w:firstLine="480"/>
              <w:rPr>
                <w:rFonts w:ascii="方正楷体_GBK" w:eastAsia="方正楷体_GBK" w:hAnsi="Times New Roman"/>
                <w:spacing w:val="-20"/>
                <w:sz w:val="28"/>
                <w:szCs w:val="28"/>
              </w:rPr>
            </w:pPr>
            <w:r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2、创新意识不强。</w:t>
            </w:r>
            <w:r w:rsidR="00BD49C0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工作</w:t>
            </w:r>
            <w:r w:rsidR="005C7A42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迷恋自己的知识和经验，</w:t>
            </w:r>
            <w:r w:rsidR="00BD49C0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习惯</w:t>
            </w:r>
            <w:r w:rsidR="000416AE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按部就班，</w:t>
            </w:r>
            <w:r w:rsidR="00DD6C2D" w:rsidRPr="002A0575">
              <w:rPr>
                <w:rFonts w:ascii="方正楷体_GBK" w:eastAsia="方正楷体_GBK" w:hAnsi="Times New Roman"/>
                <w:spacing w:val="-20"/>
                <w:sz w:val="28"/>
                <w:szCs w:val="28"/>
              </w:rPr>
              <w:t>缺乏创新精神</w:t>
            </w:r>
            <w:r w:rsidR="00840A72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，缺乏突破、尝试</w:t>
            </w:r>
            <w:r w:rsidR="009B3792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的</w:t>
            </w:r>
            <w:r w:rsidR="00DD6C2D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勇气</w:t>
            </w:r>
            <w:r w:rsidR="00840A72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，</w:t>
            </w:r>
            <w:r w:rsidR="00563894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客观上造成了工作</w:t>
            </w:r>
            <w:r w:rsidR="0088669F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创新力度不</w:t>
            </w:r>
            <w:r w:rsidR="008A241E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够</w:t>
            </w:r>
            <w:r w:rsidR="0088669F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，</w:t>
            </w:r>
            <w:r w:rsidR="00A81CCA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亮点</w:t>
            </w:r>
            <w:r w:rsidR="00563894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不</w:t>
            </w:r>
            <w:r w:rsidR="00865AAC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突出</w:t>
            </w:r>
            <w:r w:rsidR="00563894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040963" w:rsidRDefault="001937DB" w:rsidP="00222206">
            <w:pPr>
              <w:spacing w:line="400" w:lineRule="exact"/>
              <w:ind w:firstLine="480"/>
              <w:rPr>
                <w:rFonts w:ascii="方正楷体_GBK" w:eastAsia="方正楷体_GBK" w:hAnsi="Times New Roman"/>
                <w:spacing w:val="-20"/>
                <w:sz w:val="28"/>
                <w:szCs w:val="28"/>
              </w:rPr>
            </w:pPr>
            <w:r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3、工作效率减低。工作不如以往果断利索，做事</w:t>
            </w:r>
            <w:r w:rsidR="00222206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甚至</w:t>
            </w:r>
            <w:r w:rsidR="00C61B2F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犹豫不决，</w:t>
            </w:r>
            <w:r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瞻前顾后，害怕出错，即使自己做的材料</w:t>
            </w:r>
            <w:r w:rsidR="00B74088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也要</w:t>
            </w:r>
            <w:proofErr w:type="gramStart"/>
            <w:r w:rsidR="00B74088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打印纸质稿核对</w:t>
            </w:r>
            <w:proofErr w:type="gramEnd"/>
            <w:r w:rsidR="00840A72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才安心</w:t>
            </w:r>
            <w:r w:rsidR="00B74088" w:rsidRPr="00040963">
              <w:rPr>
                <w:rFonts w:ascii="方正楷体_GBK" w:eastAsia="方正楷体_GBK" w:hAnsi="Times New Roman" w:hint="eastAsia"/>
                <w:spacing w:val="-20"/>
                <w:sz w:val="28"/>
                <w:szCs w:val="28"/>
              </w:rPr>
              <w:t>，客观上违背了无纸化办公初衷，不仅浪费了纸张，而且还减低了工作效率。</w:t>
            </w:r>
          </w:p>
        </w:tc>
      </w:tr>
      <w:tr w:rsidR="00D86298" w:rsidTr="00040963">
        <w:trPr>
          <w:trHeight w:val="167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D70" w:rsidRDefault="00EE7D70">
      <w:pPr>
        <w:spacing w:line="240" w:lineRule="auto"/>
        <w:ind w:firstLine="640"/>
      </w:pPr>
      <w:r>
        <w:separator/>
      </w:r>
    </w:p>
  </w:endnote>
  <w:endnote w:type="continuationSeparator" w:id="0">
    <w:p w:rsidR="00EE7D70" w:rsidRDefault="00EE7D7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D70" w:rsidRDefault="00EE7D70">
      <w:pPr>
        <w:spacing w:line="240" w:lineRule="auto"/>
        <w:ind w:firstLine="640"/>
      </w:pPr>
      <w:r>
        <w:separator/>
      </w:r>
    </w:p>
  </w:footnote>
  <w:footnote w:type="continuationSeparator" w:id="0">
    <w:p w:rsidR="00EE7D70" w:rsidRDefault="00EE7D7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40963"/>
    <w:rsid w:val="000416AE"/>
    <w:rsid w:val="00092EBE"/>
    <w:rsid w:val="000951E9"/>
    <w:rsid w:val="000E1209"/>
    <w:rsid w:val="000E1EB5"/>
    <w:rsid w:val="00107580"/>
    <w:rsid w:val="001937DB"/>
    <w:rsid w:val="001C47DB"/>
    <w:rsid w:val="001F132B"/>
    <w:rsid w:val="00222206"/>
    <w:rsid w:val="00291DAE"/>
    <w:rsid w:val="002A0575"/>
    <w:rsid w:val="002C0A62"/>
    <w:rsid w:val="002D5166"/>
    <w:rsid w:val="00313118"/>
    <w:rsid w:val="0033640F"/>
    <w:rsid w:val="00367383"/>
    <w:rsid w:val="00410F26"/>
    <w:rsid w:val="00422931"/>
    <w:rsid w:val="00431413"/>
    <w:rsid w:val="00484D03"/>
    <w:rsid w:val="004A034E"/>
    <w:rsid w:val="004D3C03"/>
    <w:rsid w:val="004E3C0E"/>
    <w:rsid w:val="00525925"/>
    <w:rsid w:val="005356DF"/>
    <w:rsid w:val="00563894"/>
    <w:rsid w:val="005A09ED"/>
    <w:rsid w:val="005C7A42"/>
    <w:rsid w:val="005D1182"/>
    <w:rsid w:val="006B5141"/>
    <w:rsid w:val="006E3825"/>
    <w:rsid w:val="007450ED"/>
    <w:rsid w:val="007575AA"/>
    <w:rsid w:val="0075792D"/>
    <w:rsid w:val="007D558C"/>
    <w:rsid w:val="007D6F9D"/>
    <w:rsid w:val="00840A72"/>
    <w:rsid w:val="00843435"/>
    <w:rsid w:val="008563F7"/>
    <w:rsid w:val="00865AAC"/>
    <w:rsid w:val="00881C24"/>
    <w:rsid w:val="0088669F"/>
    <w:rsid w:val="00887F82"/>
    <w:rsid w:val="008A241E"/>
    <w:rsid w:val="008B74B3"/>
    <w:rsid w:val="008C155E"/>
    <w:rsid w:val="009A3D75"/>
    <w:rsid w:val="009B3792"/>
    <w:rsid w:val="009C1974"/>
    <w:rsid w:val="009E13FD"/>
    <w:rsid w:val="00A81CCA"/>
    <w:rsid w:val="00A91CF6"/>
    <w:rsid w:val="00AF53E4"/>
    <w:rsid w:val="00B54CEE"/>
    <w:rsid w:val="00B64A04"/>
    <w:rsid w:val="00B74088"/>
    <w:rsid w:val="00B77B95"/>
    <w:rsid w:val="00BD4129"/>
    <w:rsid w:val="00BD49C0"/>
    <w:rsid w:val="00C208C3"/>
    <w:rsid w:val="00C61B2F"/>
    <w:rsid w:val="00D414C3"/>
    <w:rsid w:val="00D6511A"/>
    <w:rsid w:val="00D86298"/>
    <w:rsid w:val="00DC7862"/>
    <w:rsid w:val="00DD6C2D"/>
    <w:rsid w:val="00DE4FEF"/>
    <w:rsid w:val="00E66C44"/>
    <w:rsid w:val="00EE7D70"/>
    <w:rsid w:val="00F0230B"/>
    <w:rsid w:val="00F35AA0"/>
    <w:rsid w:val="00F51EA6"/>
    <w:rsid w:val="00FA5A72"/>
    <w:rsid w:val="00FA6039"/>
    <w:rsid w:val="00FB43DE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Emphasis"/>
    <w:basedOn w:val="a1"/>
    <w:uiPriority w:val="20"/>
    <w:qFormat/>
    <w:rsid w:val="004D3C03"/>
    <w:rPr>
      <w:i/>
      <w:iCs/>
    </w:rPr>
  </w:style>
  <w:style w:type="paragraph" w:styleId="a8">
    <w:name w:val="List Paragraph"/>
    <w:basedOn w:val="a0"/>
    <w:uiPriority w:val="99"/>
    <w:rsid w:val="0004096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2026-04-20T07:21:00Z</dcterms:created>
  <dcterms:modified xsi:type="dcterms:W3CDTF">2026-04-20T07:21:00Z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