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60F" w:rsidRDefault="004B160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4B160F" w:rsidRDefault="00AD0EE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4B160F" w:rsidRDefault="004B160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4B160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4B160F" w:rsidRDefault="00AD0EE3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殷二永</w:t>
            </w:r>
            <w:proofErr w:type="gramEnd"/>
          </w:p>
        </w:tc>
        <w:tc>
          <w:tcPr>
            <w:tcW w:w="1559" w:type="dxa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图书馆读者服务部正科级秘书</w:t>
            </w:r>
          </w:p>
        </w:tc>
      </w:tr>
      <w:tr w:rsidR="004B160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4B160F" w:rsidRDefault="00AD0EE3">
            <w:pPr>
              <w:spacing w:line="400" w:lineRule="exact"/>
              <w:ind w:firstLineChars="100" w:firstLine="30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读者服务</w:t>
            </w:r>
          </w:p>
        </w:tc>
      </w:tr>
      <w:tr w:rsidR="004B160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4B160F" w:rsidRDefault="00AD0EE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4B160F" w:rsidRDefault="00AD0EE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1.</w:t>
            </w:r>
            <w:r>
              <w:rPr>
                <w:rFonts w:ascii="Times New Roman" w:hAnsi="Times New Roman" w:hint="eastAsia"/>
              </w:rPr>
              <w:t>做好两</w:t>
            </w:r>
            <w:r w:rsidR="00321295">
              <w:rPr>
                <w:rFonts w:ascii="Times New Roman" w:hAnsi="Times New Roman" w:hint="eastAsia"/>
              </w:rPr>
              <w:t>校</w:t>
            </w:r>
            <w:r>
              <w:rPr>
                <w:rFonts w:ascii="Times New Roman" w:hAnsi="Times New Roman" w:hint="eastAsia"/>
              </w:rPr>
              <w:t>区阅览室、自习室、书库、期刊室及工具书库的正常开放工作。</w:t>
            </w:r>
          </w:p>
        </w:tc>
      </w:tr>
      <w:tr w:rsidR="004B160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B160F" w:rsidRDefault="004B160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rPr>
                <w:rFonts w:ascii="Times New Roman" w:eastAsia="宋体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2.</w:t>
            </w:r>
            <w:r>
              <w:rPr>
                <w:rFonts w:ascii="Times New Roman" w:hAnsi="Times New Roman" w:hint="eastAsia"/>
              </w:rPr>
              <w:t>做好暑假期间自习室延时开放工作，为师生考研、考公、</w:t>
            </w:r>
            <w:proofErr w:type="gramStart"/>
            <w:r>
              <w:rPr>
                <w:rFonts w:ascii="Times New Roman" w:hAnsi="Times New Roman" w:hint="eastAsia"/>
              </w:rPr>
              <w:t>考编做好</w:t>
            </w:r>
            <w:proofErr w:type="gramEnd"/>
            <w:r>
              <w:rPr>
                <w:rFonts w:ascii="Times New Roman" w:hAnsi="Times New Roman" w:hint="eastAsia"/>
              </w:rPr>
              <w:t>服务保障工作。</w:t>
            </w:r>
          </w:p>
        </w:tc>
      </w:tr>
      <w:tr w:rsidR="004B160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B160F" w:rsidRDefault="004B160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3.</w:t>
            </w:r>
            <w:r>
              <w:rPr>
                <w:rFonts w:ascii="Times New Roman" w:hAnsi="Times New Roman" w:hint="eastAsia"/>
              </w:rPr>
              <w:t>做好民建师院支部会务安排、会员发展、考察学习以及工作计划、工作总结和宣传报道工作。</w:t>
            </w:r>
          </w:p>
        </w:tc>
      </w:tr>
      <w:tr w:rsidR="004B160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4B160F" w:rsidRDefault="00AD0EE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4B160F" w:rsidRDefault="00AD0EE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1.</w:t>
            </w:r>
            <w:r>
              <w:rPr>
                <w:rFonts w:ascii="Times New Roman" w:hAnsi="Times New Roman" w:hint="eastAsia"/>
              </w:rPr>
              <w:t>工作主动性积极性不足，需要进一步提高。</w:t>
            </w:r>
          </w:p>
        </w:tc>
      </w:tr>
      <w:tr w:rsidR="004B160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B160F" w:rsidRDefault="004B160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2.</w:t>
            </w:r>
            <w:r>
              <w:rPr>
                <w:rFonts w:ascii="Times New Roman" w:hAnsi="Times New Roman" w:hint="eastAsia"/>
              </w:rPr>
              <w:t>科研水平不高，科研能力有待提升。</w:t>
            </w:r>
          </w:p>
        </w:tc>
      </w:tr>
      <w:tr w:rsidR="004B160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B160F" w:rsidRDefault="004B160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B160F" w:rsidRDefault="00AD0EE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</w:rPr>
              <w:t>3.</w:t>
            </w:r>
            <w:r>
              <w:rPr>
                <w:rFonts w:ascii="Times New Roman" w:hAnsi="Times New Roman" w:hint="eastAsia"/>
              </w:rPr>
              <w:t>参政议政的广度和深度不够，社情民意的指导性不足。</w:t>
            </w:r>
          </w:p>
        </w:tc>
      </w:tr>
      <w:tr w:rsidR="004B160F">
        <w:trPr>
          <w:trHeight w:val="2384"/>
          <w:jc w:val="center"/>
        </w:trPr>
        <w:tc>
          <w:tcPr>
            <w:tcW w:w="1935" w:type="dxa"/>
            <w:vAlign w:val="center"/>
          </w:tcPr>
          <w:p w:rsidR="004B160F" w:rsidRDefault="00AD0EE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4B160F" w:rsidRDefault="004B160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4B160F" w:rsidRDefault="004B160F">
      <w:pPr>
        <w:spacing w:line="240" w:lineRule="atLeast"/>
        <w:ind w:firstLineChars="0" w:firstLine="0"/>
        <w:rPr>
          <w:sz w:val="15"/>
          <w:szCs w:val="15"/>
        </w:rPr>
      </w:pPr>
    </w:p>
    <w:sectPr w:rsidR="004B16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5D6" w:rsidRDefault="006E35D6">
      <w:pPr>
        <w:spacing w:line="240" w:lineRule="auto"/>
        <w:ind w:firstLine="640"/>
      </w:pPr>
      <w:r>
        <w:separator/>
      </w:r>
    </w:p>
  </w:endnote>
  <w:endnote w:type="continuationSeparator" w:id="0">
    <w:p w:rsidR="006E35D6" w:rsidRDefault="006E35D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88D712C3-7F1F-4050-BCF6-1AABCCB6FFA1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3E9184DB-9358-4EA9-BE90-B5C7028B519C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8007530E-DBA9-4B65-B04F-9D3A18E25D64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0E3EC53E-95AB-4A92-8A98-2C4AD999387E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24AB0F5D-8F92-4823-AEC3-60C9E1029E2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60F" w:rsidRDefault="004B160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60F" w:rsidRDefault="004B160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60F" w:rsidRDefault="004B160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5D6" w:rsidRDefault="006E35D6">
      <w:pPr>
        <w:spacing w:line="240" w:lineRule="auto"/>
        <w:ind w:firstLine="640"/>
      </w:pPr>
      <w:r>
        <w:separator/>
      </w:r>
    </w:p>
  </w:footnote>
  <w:footnote w:type="continuationSeparator" w:id="0">
    <w:p w:rsidR="006E35D6" w:rsidRDefault="006E35D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60F" w:rsidRDefault="004B160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60F" w:rsidRDefault="004B160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60F" w:rsidRDefault="004B160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36D09"/>
    <w:rsid w:val="000951E9"/>
    <w:rsid w:val="001B457A"/>
    <w:rsid w:val="00321295"/>
    <w:rsid w:val="004B160F"/>
    <w:rsid w:val="005A09ED"/>
    <w:rsid w:val="006E35D6"/>
    <w:rsid w:val="006E3825"/>
    <w:rsid w:val="00881C24"/>
    <w:rsid w:val="00A105AC"/>
    <w:rsid w:val="00AD0EE3"/>
    <w:rsid w:val="00D86298"/>
    <w:rsid w:val="18A10AF7"/>
    <w:rsid w:val="39934A77"/>
    <w:rsid w:val="52E72BF2"/>
    <w:rsid w:val="57094C2D"/>
    <w:rsid w:val="5DF0210B"/>
    <w:rsid w:val="6B28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A02323-D21D-4DD4-B74F-B357A7B09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2026-04-20T07:20:00Z</dcterms:created>
  <dcterms:modified xsi:type="dcterms:W3CDTF">2026-04-20T07:20:00Z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A314933F66FF4D01BA41372F05DCDEB6_13</vt:lpwstr>
  </property>
  <property fmtid="{D5CDD505-2E9C-101B-9397-08002B2CF9AE}" pid="4" name="KSOTemplateDocerSaveRecord">
    <vt:lpwstr>eyJoZGlkIjoiN2FhZTMyZjNmODMxMzM1ZDJjODIwNDg0NmQyZDVkYTIiLCJ1c2VySWQiOiIyNTUxOTQ2NzUifQ==</vt:lpwstr>
  </property>
</Properties>
</file>