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4A0" w:rsidRDefault="005034A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5034A0" w:rsidRDefault="0008059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5034A0" w:rsidRDefault="005034A0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5034A0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5034A0" w:rsidRDefault="0008059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5034A0" w:rsidRDefault="00080595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显</w:t>
            </w:r>
          </w:p>
        </w:tc>
        <w:tc>
          <w:tcPr>
            <w:tcW w:w="1559" w:type="dxa"/>
            <w:vAlign w:val="center"/>
          </w:tcPr>
          <w:p w:rsidR="005034A0" w:rsidRDefault="0008059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5034A0" w:rsidRDefault="00080595">
            <w:pPr>
              <w:spacing w:line="320" w:lineRule="exact"/>
              <w:ind w:firstLine="56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综合科正科级秘书</w:t>
            </w:r>
          </w:p>
        </w:tc>
      </w:tr>
      <w:tr w:rsidR="005034A0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5034A0" w:rsidRDefault="0008059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5034A0" w:rsidRDefault="00080595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会场技术支持、网络维护、综合科工作。</w:t>
            </w:r>
          </w:p>
        </w:tc>
      </w:tr>
      <w:tr w:rsidR="005034A0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5034A0" w:rsidRDefault="0008059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5034A0" w:rsidRDefault="00080595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5034A0" w:rsidRDefault="000805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会场技术支持：</w:t>
            </w:r>
          </w:p>
          <w:p w:rsidR="005034A0" w:rsidRDefault="000805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视频会议系统调试与保障：包括省级视频会议系统、小鱼易连、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腾讯会议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、网络直播等。</w:t>
            </w:r>
          </w:p>
          <w:p w:rsidR="005034A0" w:rsidRDefault="000805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现场技术保障与应急响应：负责大型活动的现场及技术支持，每年会场保障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100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多场次。</w:t>
            </w:r>
          </w:p>
          <w:p w:rsidR="005034A0" w:rsidRDefault="000805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会场设备维护与巡检：常态化巡检保养、设备升级改造。</w:t>
            </w:r>
          </w:p>
          <w:p w:rsidR="005034A0" w:rsidRDefault="00080595">
            <w:pPr>
              <w:spacing w:line="400" w:lineRule="exact"/>
              <w:ind w:firstLineChars="0" w:firstLine="0"/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4.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室外临时场地音响搭建与维护。</w:t>
            </w:r>
          </w:p>
        </w:tc>
      </w:tr>
      <w:tr w:rsidR="005034A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034A0" w:rsidRDefault="005034A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034A0" w:rsidRDefault="000805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网络维护：</w:t>
            </w:r>
          </w:p>
          <w:p w:rsidR="005034A0" w:rsidRDefault="000805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硬件设备：交换机更新与维护。</w:t>
            </w:r>
          </w:p>
          <w:p w:rsidR="005034A0" w:rsidRDefault="000805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线路维护：管网、光纤、综合布线。重点跟进弱电管网与校园弱电施工规划与施工协调。</w:t>
            </w:r>
          </w:p>
          <w:p w:rsidR="005034A0" w:rsidRDefault="000805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故障处理：光纤线路故障排查、终端网络端口（信息点）故障排查。</w:t>
            </w:r>
          </w:p>
          <w:p w:rsidR="005034A0" w:rsidRDefault="00080595">
            <w:pPr>
              <w:spacing w:line="400" w:lineRule="exact"/>
              <w:ind w:firstLineChars="0" w:firstLine="0"/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4.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弱电间管理：弱电门禁管理，规范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弱电间理线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，清理私拉乱接的飞线等。</w:t>
            </w:r>
          </w:p>
        </w:tc>
      </w:tr>
      <w:tr w:rsidR="005034A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034A0" w:rsidRDefault="005034A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034A0" w:rsidRDefault="000805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综合科工作：</w:t>
            </w:r>
          </w:p>
          <w:p w:rsidR="005034A0" w:rsidRDefault="00080595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部门文档材料的整理归档。资产清查与报废。各类合同、用印申请的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请签与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盖章。文件送交。网络拓扑图、弱电管网、光纤线路跳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纤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电子文档的更新与维护。协调运营商校内网络线路相关工作。协助网络管理科与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数据治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理科、运行服务科做好网络相关工作。勤工助学的学生管理。办公电话费按时缴纳等部</w:t>
            </w:r>
            <w:bookmarkStart w:id="0" w:name="_GoBack"/>
            <w:bookmarkEnd w:id="0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门日常工作。</w:t>
            </w:r>
          </w:p>
        </w:tc>
      </w:tr>
      <w:tr w:rsidR="005034A0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5034A0" w:rsidRDefault="0008059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5034A0" w:rsidRDefault="00080595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5034A0" w:rsidRDefault="0008059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理论学习与业务融合不深，存在重业务轻理论倾向。</w:t>
            </w:r>
          </w:p>
        </w:tc>
      </w:tr>
      <w:tr w:rsidR="005034A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5034A0" w:rsidRDefault="005034A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034A0" w:rsidRDefault="0008059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创新意识有待加强：在信息化建设方面，习惯按部就班做事，主动创新、前瞻性谋划的意识和能力有待增强。</w:t>
            </w:r>
          </w:p>
        </w:tc>
      </w:tr>
      <w:tr w:rsidR="005034A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5034A0" w:rsidRDefault="005034A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034A0" w:rsidRDefault="0008059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独立决策能力有待提升：在完成工作时，独立判断和创造性解决问题的能力需进一步加强。</w:t>
            </w:r>
          </w:p>
        </w:tc>
      </w:tr>
      <w:tr w:rsidR="005034A0">
        <w:trPr>
          <w:trHeight w:val="2384"/>
          <w:jc w:val="center"/>
        </w:trPr>
        <w:tc>
          <w:tcPr>
            <w:tcW w:w="1935" w:type="dxa"/>
            <w:vAlign w:val="center"/>
          </w:tcPr>
          <w:p w:rsidR="005034A0" w:rsidRDefault="0008059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5034A0" w:rsidRDefault="005034A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5034A0" w:rsidRDefault="005034A0">
      <w:pPr>
        <w:spacing w:line="240" w:lineRule="atLeast"/>
        <w:ind w:firstLineChars="0" w:firstLine="0"/>
        <w:rPr>
          <w:sz w:val="15"/>
          <w:szCs w:val="15"/>
        </w:rPr>
      </w:pPr>
    </w:p>
    <w:sectPr w:rsidR="005034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595" w:rsidRDefault="00080595">
      <w:pPr>
        <w:spacing w:line="240" w:lineRule="auto"/>
        <w:ind w:firstLine="640"/>
      </w:pPr>
      <w:r>
        <w:separator/>
      </w:r>
    </w:p>
  </w:endnote>
  <w:endnote w:type="continuationSeparator" w:id="0">
    <w:p w:rsidR="00080595" w:rsidRDefault="0008059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A0" w:rsidRDefault="005034A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A0" w:rsidRDefault="005034A0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A0" w:rsidRDefault="005034A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595" w:rsidRDefault="00080595">
      <w:pPr>
        <w:spacing w:line="240" w:lineRule="auto"/>
        <w:ind w:firstLine="640"/>
      </w:pPr>
      <w:r>
        <w:separator/>
      </w:r>
    </w:p>
  </w:footnote>
  <w:footnote w:type="continuationSeparator" w:id="0">
    <w:p w:rsidR="00080595" w:rsidRDefault="0008059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A0" w:rsidRDefault="005034A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A0" w:rsidRDefault="005034A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A0" w:rsidRDefault="005034A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80595"/>
    <w:rsid w:val="000951E9"/>
    <w:rsid w:val="000E1A69"/>
    <w:rsid w:val="005034A0"/>
    <w:rsid w:val="005A09ED"/>
    <w:rsid w:val="006E3825"/>
    <w:rsid w:val="00881C24"/>
    <w:rsid w:val="00D86298"/>
    <w:rsid w:val="00EB1C0E"/>
    <w:rsid w:val="047563BF"/>
    <w:rsid w:val="049F343C"/>
    <w:rsid w:val="04B54A0D"/>
    <w:rsid w:val="04EB48D3"/>
    <w:rsid w:val="052A53FB"/>
    <w:rsid w:val="05377B18"/>
    <w:rsid w:val="05410997"/>
    <w:rsid w:val="0580501B"/>
    <w:rsid w:val="05997E8B"/>
    <w:rsid w:val="073D0CEA"/>
    <w:rsid w:val="081937C2"/>
    <w:rsid w:val="084361EF"/>
    <w:rsid w:val="09320D22"/>
    <w:rsid w:val="09976DD7"/>
    <w:rsid w:val="09C53944"/>
    <w:rsid w:val="09DA6CC4"/>
    <w:rsid w:val="0A002BCE"/>
    <w:rsid w:val="0A9B6453"/>
    <w:rsid w:val="0AE918B4"/>
    <w:rsid w:val="0BE1258C"/>
    <w:rsid w:val="0C3B7EEE"/>
    <w:rsid w:val="0CC25F19"/>
    <w:rsid w:val="0D676AC1"/>
    <w:rsid w:val="0DF17908"/>
    <w:rsid w:val="0E0D1416"/>
    <w:rsid w:val="0E26072A"/>
    <w:rsid w:val="0E5E6115"/>
    <w:rsid w:val="0F3D21CF"/>
    <w:rsid w:val="0FB71F81"/>
    <w:rsid w:val="10A97E00"/>
    <w:rsid w:val="136706CE"/>
    <w:rsid w:val="13A9398F"/>
    <w:rsid w:val="145F4995"/>
    <w:rsid w:val="146B158C"/>
    <w:rsid w:val="14883EEC"/>
    <w:rsid w:val="14DA401C"/>
    <w:rsid w:val="15510782"/>
    <w:rsid w:val="15631108"/>
    <w:rsid w:val="15C076B6"/>
    <w:rsid w:val="1687640D"/>
    <w:rsid w:val="17306175"/>
    <w:rsid w:val="17375756"/>
    <w:rsid w:val="17D3547E"/>
    <w:rsid w:val="18932E60"/>
    <w:rsid w:val="191B19AD"/>
    <w:rsid w:val="19406B43"/>
    <w:rsid w:val="19882298"/>
    <w:rsid w:val="19E67CB1"/>
    <w:rsid w:val="1A3366A8"/>
    <w:rsid w:val="1A6C1BBA"/>
    <w:rsid w:val="1AB772D9"/>
    <w:rsid w:val="1B032DF3"/>
    <w:rsid w:val="1B762CF0"/>
    <w:rsid w:val="1CCB706C"/>
    <w:rsid w:val="1D6F3E9B"/>
    <w:rsid w:val="1D976E1F"/>
    <w:rsid w:val="1ED311DE"/>
    <w:rsid w:val="1FB21E1D"/>
    <w:rsid w:val="20AF45AF"/>
    <w:rsid w:val="20EE50D7"/>
    <w:rsid w:val="215313DE"/>
    <w:rsid w:val="220152DE"/>
    <w:rsid w:val="223236E9"/>
    <w:rsid w:val="224F1BA5"/>
    <w:rsid w:val="22806203"/>
    <w:rsid w:val="22916662"/>
    <w:rsid w:val="23E6478B"/>
    <w:rsid w:val="244A2F6C"/>
    <w:rsid w:val="248875F1"/>
    <w:rsid w:val="24D26ABE"/>
    <w:rsid w:val="24EC0A9E"/>
    <w:rsid w:val="250A7FF2"/>
    <w:rsid w:val="25DF5936"/>
    <w:rsid w:val="25E76599"/>
    <w:rsid w:val="27930786"/>
    <w:rsid w:val="27A72484"/>
    <w:rsid w:val="282633A8"/>
    <w:rsid w:val="28277120"/>
    <w:rsid w:val="28EC2844"/>
    <w:rsid w:val="290C4C94"/>
    <w:rsid w:val="2A111E36"/>
    <w:rsid w:val="2A1D34C9"/>
    <w:rsid w:val="2A267BF1"/>
    <w:rsid w:val="2A510485"/>
    <w:rsid w:val="2B8A00F2"/>
    <w:rsid w:val="2BE11973"/>
    <w:rsid w:val="2C994A91"/>
    <w:rsid w:val="2CDF6D34"/>
    <w:rsid w:val="2D621327"/>
    <w:rsid w:val="2DB33930"/>
    <w:rsid w:val="2DBF0527"/>
    <w:rsid w:val="2DF61A6F"/>
    <w:rsid w:val="2E2C36E3"/>
    <w:rsid w:val="2EA66F08"/>
    <w:rsid w:val="2FD44032"/>
    <w:rsid w:val="2FE83639"/>
    <w:rsid w:val="2FF26266"/>
    <w:rsid w:val="300D4E4E"/>
    <w:rsid w:val="31010E56"/>
    <w:rsid w:val="31684A32"/>
    <w:rsid w:val="316B2774"/>
    <w:rsid w:val="329F26D5"/>
    <w:rsid w:val="32AC6BA0"/>
    <w:rsid w:val="32E60304"/>
    <w:rsid w:val="33FC76B3"/>
    <w:rsid w:val="33FE167D"/>
    <w:rsid w:val="34050C5E"/>
    <w:rsid w:val="341C1B03"/>
    <w:rsid w:val="346A286F"/>
    <w:rsid w:val="34E23B0E"/>
    <w:rsid w:val="35101668"/>
    <w:rsid w:val="35402ACE"/>
    <w:rsid w:val="35507CB7"/>
    <w:rsid w:val="358160C2"/>
    <w:rsid w:val="3684230E"/>
    <w:rsid w:val="36A209E6"/>
    <w:rsid w:val="37A97B52"/>
    <w:rsid w:val="37CA01F4"/>
    <w:rsid w:val="37F92887"/>
    <w:rsid w:val="381F1BC2"/>
    <w:rsid w:val="38593326"/>
    <w:rsid w:val="386D6DD1"/>
    <w:rsid w:val="387463B2"/>
    <w:rsid w:val="39934A77"/>
    <w:rsid w:val="399D7242"/>
    <w:rsid w:val="3A045513"/>
    <w:rsid w:val="3A445910"/>
    <w:rsid w:val="3AAA1C17"/>
    <w:rsid w:val="3ABE1B66"/>
    <w:rsid w:val="3B4A600A"/>
    <w:rsid w:val="3B52281B"/>
    <w:rsid w:val="3B693880"/>
    <w:rsid w:val="3CA60B04"/>
    <w:rsid w:val="3CAF79B9"/>
    <w:rsid w:val="3D0D46DF"/>
    <w:rsid w:val="3D211F38"/>
    <w:rsid w:val="3D714C6E"/>
    <w:rsid w:val="3E6D2171"/>
    <w:rsid w:val="3E7C38CA"/>
    <w:rsid w:val="3F32667F"/>
    <w:rsid w:val="3F7D78FA"/>
    <w:rsid w:val="3FF322B2"/>
    <w:rsid w:val="409C64A6"/>
    <w:rsid w:val="40EA7211"/>
    <w:rsid w:val="410F4ECA"/>
    <w:rsid w:val="4134048C"/>
    <w:rsid w:val="41B11ADD"/>
    <w:rsid w:val="41B76734"/>
    <w:rsid w:val="41F52311"/>
    <w:rsid w:val="425C413F"/>
    <w:rsid w:val="426052B1"/>
    <w:rsid w:val="430345BA"/>
    <w:rsid w:val="435B61A4"/>
    <w:rsid w:val="43CC70A2"/>
    <w:rsid w:val="43D23F8D"/>
    <w:rsid w:val="440F6F8F"/>
    <w:rsid w:val="44C77869"/>
    <w:rsid w:val="46333408"/>
    <w:rsid w:val="46B207D1"/>
    <w:rsid w:val="47356D0C"/>
    <w:rsid w:val="4760647F"/>
    <w:rsid w:val="47F00E85"/>
    <w:rsid w:val="47F83D78"/>
    <w:rsid w:val="48B3438D"/>
    <w:rsid w:val="48E96000"/>
    <w:rsid w:val="493C6A78"/>
    <w:rsid w:val="49735990"/>
    <w:rsid w:val="49AD1724"/>
    <w:rsid w:val="49F7474D"/>
    <w:rsid w:val="4A190B67"/>
    <w:rsid w:val="4A6F2535"/>
    <w:rsid w:val="4ACE586B"/>
    <w:rsid w:val="4B245A16"/>
    <w:rsid w:val="4C975D73"/>
    <w:rsid w:val="4C982217"/>
    <w:rsid w:val="4D44414D"/>
    <w:rsid w:val="4F6B59C1"/>
    <w:rsid w:val="4FCF437E"/>
    <w:rsid w:val="4FE15C83"/>
    <w:rsid w:val="500D0826"/>
    <w:rsid w:val="50122DA9"/>
    <w:rsid w:val="50137E07"/>
    <w:rsid w:val="50FD4D3F"/>
    <w:rsid w:val="5147420C"/>
    <w:rsid w:val="515661FD"/>
    <w:rsid w:val="51D04201"/>
    <w:rsid w:val="51FF0643"/>
    <w:rsid w:val="525343FA"/>
    <w:rsid w:val="52E72BF2"/>
    <w:rsid w:val="53A7280D"/>
    <w:rsid w:val="53D855EF"/>
    <w:rsid w:val="54387E3C"/>
    <w:rsid w:val="5486329D"/>
    <w:rsid w:val="5488491F"/>
    <w:rsid w:val="549C486F"/>
    <w:rsid w:val="5503044A"/>
    <w:rsid w:val="55286102"/>
    <w:rsid w:val="55872E29"/>
    <w:rsid w:val="55C73B6D"/>
    <w:rsid w:val="564B654C"/>
    <w:rsid w:val="57014E5D"/>
    <w:rsid w:val="57094C2D"/>
    <w:rsid w:val="579655A5"/>
    <w:rsid w:val="57FB18AC"/>
    <w:rsid w:val="580249E9"/>
    <w:rsid w:val="58F05189"/>
    <w:rsid w:val="5915074C"/>
    <w:rsid w:val="59B85CA7"/>
    <w:rsid w:val="59BB2149"/>
    <w:rsid w:val="5A8C498A"/>
    <w:rsid w:val="5BF3746A"/>
    <w:rsid w:val="5CAD0240"/>
    <w:rsid w:val="5CAE15E3"/>
    <w:rsid w:val="5CC43A24"/>
    <w:rsid w:val="5D9A56C3"/>
    <w:rsid w:val="5DC5572A"/>
    <w:rsid w:val="5DEA664B"/>
    <w:rsid w:val="5DF0210B"/>
    <w:rsid w:val="5E1D40D7"/>
    <w:rsid w:val="5E56783C"/>
    <w:rsid w:val="5E60690D"/>
    <w:rsid w:val="5E783C56"/>
    <w:rsid w:val="5EB804F7"/>
    <w:rsid w:val="5EB86749"/>
    <w:rsid w:val="5EF50367"/>
    <w:rsid w:val="5EFD0600"/>
    <w:rsid w:val="5F681F1D"/>
    <w:rsid w:val="5FEB2206"/>
    <w:rsid w:val="60824919"/>
    <w:rsid w:val="6192502F"/>
    <w:rsid w:val="620D6DAC"/>
    <w:rsid w:val="63367C3C"/>
    <w:rsid w:val="642D103F"/>
    <w:rsid w:val="64416899"/>
    <w:rsid w:val="64790728"/>
    <w:rsid w:val="64EC0EFA"/>
    <w:rsid w:val="65AD68DC"/>
    <w:rsid w:val="66124991"/>
    <w:rsid w:val="68C36416"/>
    <w:rsid w:val="69475AA1"/>
    <w:rsid w:val="694A2693"/>
    <w:rsid w:val="6A6E7666"/>
    <w:rsid w:val="6AB029CA"/>
    <w:rsid w:val="6AF428B7"/>
    <w:rsid w:val="6B6F63E1"/>
    <w:rsid w:val="6BB64010"/>
    <w:rsid w:val="6C1D7BEB"/>
    <w:rsid w:val="6C423AF6"/>
    <w:rsid w:val="6C7672FB"/>
    <w:rsid w:val="6C9A56E0"/>
    <w:rsid w:val="6C9C4FB4"/>
    <w:rsid w:val="6CFC7733"/>
    <w:rsid w:val="6D262AD0"/>
    <w:rsid w:val="6D735458"/>
    <w:rsid w:val="6DB63E53"/>
    <w:rsid w:val="6DDE15FC"/>
    <w:rsid w:val="6F8D5A57"/>
    <w:rsid w:val="70853FB1"/>
    <w:rsid w:val="70E64A50"/>
    <w:rsid w:val="72104BA7"/>
    <w:rsid w:val="72514A93"/>
    <w:rsid w:val="72606A84"/>
    <w:rsid w:val="72F3215E"/>
    <w:rsid w:val="733B127E"/>
    <w:rsid w:val="738A025C"/>
    <w:rsid w:val="73970283"/>
    <w:rsid w:val="73DC65DE"/>
    <w:rsid w:val="74786307"/>
    <w:rsid w:val="74C4154C"/>
    <w:rsid w:val="74E41BEE"/>
    <w:rsid w:val="751D2A0A"/>
    <w:rsid w:val="7521699E"/>
    <w:rsid w:val="7533222E"/>
    <w:rsid w:val="75EA4FE2"/>
    <w:rsid w:val="760F2C9B"/>
    <w:rsid w:val="766A1C7F"/>
    <w:rsid w:val="76B949B4"/>
    <w:rsid w:val="77B04009"/>
    <w:rsid w:val="77C67389"/>
    <w:rsid w:val="7820118F"/>
    <w:rsid w:val="79030169"/>
    <w:rsid w:val="790A7749"/>
    <w:rsid w:val="793F3897"/>
    <w:rsid w:val="7948003C"/>
    <w:rsid w:val="7A7430CC"/>
    <w:rsid w:val="7A747570"/>
    <w:rsid w:val="7C0B7A60"/>
    <w:rsid w:val="7C943EFA"/>
    <w:rsid w:val="7CAD0B17"/>
    <w:rsid w:val="7CE41C16"/>
    <w:rsid w:val="7CFE1373"/>
    <w:rsid w:val="7D7B0C16"/>
    <w:rsid w:val="7E70004F"/>
    <w:rsid w:val="7E957AB5"/>
    <w:rsid w:val="7F076C05"/>
    <w:rsid w:val="7F2C0419"/>
    <w:rsid w:val="7F8A5140"/>
    <w:rsid w:val="7F945FBF"/>
    <w:rsid w:val="7FD0349B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F7E693-23C7-437B-919D-113EC58D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2026-04-20T07:17:00Z</dcterms:created>
  <dcterms:modified xsi:type="dcterms:W3CDTF">2026-04-20T07:17:00Z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eyJoZGlkIjoiYjg1MWIyYTVjMmRjMjcyNzk4YmM3YTYzMTJlYzE0OTkiLCJ1c2VySWQiOiIxNTc0MzM4Mjg4In0=</vt:lpwstr>
  </property>
</Properties>
</file>