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B5CC6B" w14:textId="77777777" w:rsidR="00CA24BB" w:rsidRDefault="00CA24BB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616FF03F" w14:textId="77777777" w:rsidR="00CA24BB" w:rsidRDefault="00F966E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14:paraId="1E6096C0" w14:textId="77777777" w:rsidR="00CA24BB" w:rsidRDefault="00CA24BB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478"/>
        <w:gridCol w:w="1530"/>
        <w:gridCol w:w="4086"/>
      </w:tblGrid>
      <w:tr w:rsidR="00CA24BB" w14:paraId="2EE65440" w14:textId="77777777">
        <w:trPr>
          <w:trHeight w:hRule="exact" w:val="715"/>
          <w:jc w:val="center"/>
        </w:trPr>
        <w:tc>
          <w:tcPr>
            <w:tcW w:w="1935" w:type="dxa"/>
            <w:vAlign w:val="center"/>
          </w:tcPr>
          <w:p w14:paraId="7A8412DF" w14:textId="77777777" w:rsidR="00CA24BB" w:rsidRDefault="00F966E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478" w:type="dxa"/>
            <w:vAlign w:val="center"/>
          </w:tcPr>
          <w:p w14:paraId="37D4EE06" w14:textId="77777777" w:rsidR="00CA24BB" w:rsidRDefault="00F966E8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钱晓伟</w:t>
            </w:r>
          </w:p>
        </w:tc>
        <w:tc>
          <w:tcPr>
            <w:tcW w:w="1530" w:type="dxa"/>
            <w:vAlign w:val="center"/>
          </w:tcPr>
          <w:p w14:paraId="7EBC1D24" w14:textId="77777777" w:rsidR="00CA24BB" w:rsidRDefault="00F966E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4086" w:type="dxa"/>
            <w:vAlign w:val="center"/>
          </w:tcPr>
          <w:p w14:paraId="11B6DA6D" w14:textId="77777777" w:rsidR="00CA24BB" w:rsidRDefault="00F966E8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国有资产管理处房产科科长</w:t>
            </w:r>
          </w:p>
        </w:tc>
      </w:tr>
      <w:tr w:rsidR="00CA24BB" w14:paraId="07A57F1B" w14:textId="77777777">
        <w:trPr>
          <w:trHeight w:hRule="exact" w:val="769"/>
          <w:jc w:val="center"/>
        </w:trPr>
        <w:tc>
          <w:tcPr>
            <w:tcW w:w="1935" w:type="dxa"/>
            <w:vAlign w:val="center"/>
          </w:tcPr>
          <w:p w14:paraId="553AEE1F" w14:textId="77777777" w:rsidR="00CA24BB" w:rsidRDefault="00F966E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14:paraId="50CDF10E" w14:textId="77777777" w:rsidR="00CA24BB" w:rsidRDefault="00F966E8">
            <w:pPr>
              <w:spacing w:line="400" w:lineRule="exact"/>
              <w:ind w:firstLineChars="0" w:firstLine="0"/>
              <w:jc w:val="left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负责学校土地、房屋权属登记和公用房的统筹管理工作</w:t>
            </w:r>
          </w:p>
        </w:tc>
      </w:tr>
      <w:tr w:rsidR="00CA24BB" w14:paraId="582698DE" w14:textId="77777777" w:rsidTr="00A95111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7309DA30" w14:textId="77777777" w:rsidR="00CA24BB" w:rsidRDefault="00F966E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5C046A28" w14:textId="77777777" w:rsidR="00CA24BB" w:rsidRDefault="00F966E8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30697126" w14:textId="77777777" w:rsidR="00CA24BB" w:rsidRDefault="00F966E8">
            <w:pPr>
              <w:spacing w:line="400" w:lineRule="exact"/>
              <w:ind w:firstLine="560"/>
              <w:rPr>
                <w:rFonts w:ascii="Times New Roman" w:hAnsi="Times New Roman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完成了通榆校区北园浴室、青教公寓A楼、青教公寓C楼；新长校区教师公寓C/D楼、学生公寓5号楼6幢建筑物的不动产权证书的办理工作。</w:t>
            </w:r>
          </w:p>
        </w:tc>
      </w:tr>
      <w:tr w:rsidR="00CA24BB" w14:paraId="4C130F6E" w14:textId="77777777" w:rsidTr="00A95111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5BC36339" w14:textId="77777777" w:rsidR="00CA24BB" w:rsidRDefault="00CA24B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71C27518" w14:textId="77777777" w:rsidR="00CA24BB" w:rsidRDefault="00F966E8">
            <w:pPr>
              <w:spacing w:line="400" w:lineRule="exact"/>
              <w:ind w:firstLine="56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已在全校层面发布购房补贴申领通知，已处理政策答疑600余人次、购房补贴申请表29份，涉及金额70万余元，相关费用已经全部发放到位。</w:t>
            </w:r>
          </w:p>
        </w:tc>
      </w:tr>
      <w:tr w:rsidR="00CA24BB" w14:paraId="4CDBAAB6" w14:textId="77777777" w:rsidTr="009925A9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1243D697" w14:textId="77777777" w:rsidR="00CA24BB" w:rsidRDefault="00CA24B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4F8C1A59" w14:textId="77777777" w:rsidR="00CA24BB" w:rsidRDefault="00F966E8">
            <w:pPr>
              <w:spacing w:line="400" w:lineRule="exact"/>
              <w:ind w:firstLine="56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已完成了对全校30个行政部门和18个二级学院所属281间行政办公用房、514间相关附属用房、1118间教学用房和146间科研、学科建设用房四类房屋的现场清查，相关检查结果已反馈给各二级单位且已整改到位。</w:t>
            </w:r>
          </w:p>
        </w:tc>
      </w:tr>
      <w:tr w:rsidR="00CA24BB" w14:paraId="2D0350B0" w14:textId="77777777">
        <w:trPr>
          <w:trHeight w:hRule="exact" w:val="3297"/>
          <w:jc w:val="center"/>
        </w:trPr>
        <w:tc>
          <w:tcPr>
            <w:tcW w:w="1935" w:type="dxa"/>
            <w:vMerge w:val="restart"/>
            <w:vAlign w:val="center"/>
          </w:tcPr>
          <w:p w14:paraId="2230F4EA" w14:textId="77777777" w:rsidR="00CA24BB" w:rsidRDefault="00F966E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4B3084F5" w14:textId="77777777" w:rsidR="00CA24BB" w:rsidRDefault="00F966E8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</w:tcPr>
          <w:p w14:paraId="1F697D94" w14:textId="77777777" w:rsidR="00CA24BB" w:rsidRDefault="00F966E8">
            <w:pPr>
              <w:spacing w:line="400" w:lineRule="exact"/>
              <w:ind w:firstLine="560"/>
              <w:rPr>
                <w:rFonts w:ascii="Times New Roman" w:hAnsi="Times New Roman"/>
                <w:szCs w:val="21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在“学深悟透”上存在不足。日常学习多以碎片化时间浏览新闻、阅读简讯为主，缺乏系统性、连贯性的深入学习，对一些方针政策一知半解，有时放松对自己的要求和标准，满足于能应付过去，差不多就行。对党的创新理论，理解得不够透彻，未能从宏观上把握其内在逻辑和精髓，导致在面对复杂多变的政治形势时，难以迅速准确地做出符合党的要求的判断和决策。</w:t>
            </w:r>
          </w:p>
        </w:tc>
      </w:tr>
      <w:tr w:rsidR="00CA24BB" w14:paraId="7DFB1052" w14:textId="77777777">
        <w:trPr>
          <w:trHeight w:hRule="exact" w:val="3387"/>
          <w:jc w:val="center"/>
        </w:trPr>
        <w:tc>
          <w:tcPr>
            <w:tcW w:w="1935" w:type="dxa"/>
            <w:vMerge/>
            <w:vAlign w:val="center"/>
          </w:tcPr>
          <w:p w14:paraId="733B3312" w14:textId="77777777" w:rsidR="00CA24BB" w:rsidRDefault="00CA24B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</w:tcPr>
          <w:p w14:paraId="41233027" w14:textId="77777777" w:rsidR="00CA24BB" w:rsidRDefault="00F966E8">
            <w:pPr>
              <w:spacing w:line="400" w:lineRule="exact"/>
              <w:ind w:firstLine="560"/>
              <w:rPr>
                <w:rFonts w:ascii="Times New Roman" w:hAnsi="Times New Roman"/>
                <w:szCs w:val="21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在“知行合一”上还需努力。在学习党的创新理论时，过于注重理论知识的积累，忽视了理论与实践的结合。例如，在学习习近平总书记关于全面从严治党的重要论述时，虽然对其中的理论观点有了较为系统的认识，但在实际工作中，未能将这些理论观点转化为加强自身作风建设、提高工作效能的具体行动，导致在面对一些棘手问题时，缺乏有效的解决方法和创新思路。</w:t>
            </w:r>
          </w:p>
        </w:tc>
      </w:tr>
      <w:tr w:rsidR="00CA24BB" w14:paraId="13F84588" w14:textId="77777777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23AE16EC" w14:textId="77777777" w:rsidR="00CA24BB" w:rsidRDefault="00CA24B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</w:tcPr>
          <w:p w14:paraId="68B21C65" w14:textId="77777777" w:rsidR="00CA24BB" w:rsidRDefault="00F966E8">
            <w:pPr>
              <w:spacing w:line="400" w:lineRule="exact"/>
              <w:ind w:firstLine="560"/>
              <w:rPr>
                <w:rFonts w:ascii="Times New Roman" w:hAnsi="Times New Roman"/>
                <w:szCs w:val="21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在“学用结合”上还有短板。理论学习与实际工作结合不够紧密。学习党的方针政策和决议时只是被动地听讲、做笔记，缺乏主动思考和深入探讨，导致理论学习成果难以转化为解决实际问题的能力，没有真正将所学知识内化为自己的思想武器和行动指南。自觉主动地静下来认真学习他人最新科研成果的时间较少，闲时学得多，忙时学得少，科研理论研究还浮在表面，还没有达到应有的深度。</w:t>
            </w:r>
          </w:p>
        </w:tc>
      </w:tr>
      <w:tr w:rsidR="00CA24BB" w14:paraId="5E2584BA" w14:textId="77777777">
        <w:trPr>
          <w:trHeight w:val="2384"/>
          <w:jc w:val="center"/>
        </w:trPr>
        <w:tc>
          <w:tcPr>
            <w:tcW w:w="1935" w:type="dxa"/>
            <w:vAlign w:val="center"/>
          </w:tcPr>
          <w:p w14:paraId="36902908" w14:textId="77777777" w:rsidR="00CA24BB" w:rsidRDefault="00F966E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5382DB57" w14:textId="77777777" w:rsidR="00CA24BB" w:rsidRDefault="00CA24BB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6061B187" w14:textId="77777777" w:rsidR="00CA24BB" w:rsidRDefault="00CA24BB">
      <w:pPr>
        <w:spacing w:line="240" w:lineRule="atLeast"/>
        <w:ind w:firstLineChars="0" w:firstLine="0"/>
        <w:rPr>
          <w:sz w:val="15"/>
          <w:szCs w:val="15"/>
        </w:rPr>
      </w:pPr>
    </w:p>
    <w:sectPr w:rsidR="00CA24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B879B" w14:textId="77777777" w:rsidR="00F966E8" w:rsidRDefault="00F966E8">
      <w:pPr>
        <w:spacing w:line="240" w:lineRule="auto"/>
        <w:ind w:firstLine="640"/>
      </w:pPr>
      <w:r>
        <w:separator/>
      </w:r>
    </w:p>
  </w:endnote>
  <w:endnote w:type="continuationSeparator" w:id="0">
    <w:p w14:paraId="4C3640BB" w14:textId="77777777" w:rsidR="00F966E8" w:rsidRDefault="00F966E8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1773A" w14:textId="77777777" w:rsidR="00CA24BB" w:rsidRDefault="00CA24BB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F8A79" w14:textId="0BB8DF69" w:rsidR="00CA24BB" w:rsidRDefault="00CA24BB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2C965" w14:textId="77777777" w:rsidR="00CA24BB" w:rsidRDefault="00CA24BB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0BF0D" w14:textId="77777777" w:rsidR="00F966E8" w:rsidRDefault="00F966E8">
      <w:pPr>
        <w:spacing w:line="240" w:lineRule="auto"/>
        <w:ind w:firstLine="640"/>
      </w:pPr>
      <w:r>
        <w:separator/>
      </w:r>
    </w:p>
  </w:footnote>
  <w:footnote w:type="continuationSeparator" w:id="0">
    <w:p w14:paraId="7EC871A0" w14:textId="77777777" w:rsidR="00F966E8" w:rsidRDefault="00F966E8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E353E" w14:textId="77777777" w:rsidR="00CA24BB" w:rsidRDefault="00CA24BB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E8B4A" w14:textId="77777777" w:rsidR="00CA24BB" w:rsidRDefault="00CA24BB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C059D" w14:textId="77777777" w:rsidR="00CA24BB" w:rsidRDefault="00CA24BB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424F51"/>
    <w:rsid w:val="0045261F"/>
    <w:rsid w:val="005A09ED"/>
    <w:rsid w:val="008573B6"/>
    <w:rsid w:val="009925A9"/>
    <w:rsid w:val="00A224A0"/>
    <w:rsid w:val="00A95111"/>
    <w:rsid w:val="00B61573"/>
    <w:rsid w:val="00CA24BB"/>
    <w:rsid w:val="00D86298"/>
    <w:rsid w:val="00E53303"/>
    <w:rsid w:val="00F966E8"/>
    <w:rsid w:val="13887A20"/>
    <w:rsid w:val="39934A77"/>
    <w:rsid w:val="43EF2D10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257D6A"/>
  <w15:docId w15:val="{16A0B693-D37F-4786-A609-E1252B4D3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a6">
    <w:name w:val="Normal (Web)"/>
    <w:basedOn w:val="a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7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3</TotalTime>
  <Pages>2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7</cp:revision>
  <cp:lastPrinted>2026-04-08T08:49:00Z</cp:lastPrinted>
  <dcterms:created xsi:type="dcterms:W3CDTF">2023-12-23T02:39:00Z</dcterms:created>
  <dcterms:modified xsi:type="dcterms:W3CDTF">2026-04-16T09:51:00Z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eyJoZGlkIjoiZGU5YWM4ZTM2MGJjOTg0NTNhZTJlYzY0Zjg0MjdlZDkiLCJ1c2VySWQiOiI2NjY3NDY1NDgifQ==</vt:lpwstr>
  </property>
</Properties>
</file>