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48F" w:rsidRDefault="00E4348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4348F" w:rsidRDefault="0080314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4348F" w:rsidRDefault="00E4348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4348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4348F" w:rsidRDefault="00803142">
            <w:pPr>
              <w:spacing w:line="320" w:lineRule="exact"/>
              <w:ind w:firstLine="56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黄胜</w:t>
            </w:r>
          </w:p>
        </w:tc>
        <w:tc>
          <w:tcPr>
            <w:tcW w:w="1559" w:type="dxa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4348F" w:rsidRDefault="00803142">
            <w:pPr>
              <w:spacing w:line="400" w:lineRule="exact"/>
              <w:ind w:firstLine="64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学籍学位管理科科长</w:t>
            </w:r>
          </w:p>
        </w:tc>
      </w:tr>
      <w:tr w:rsidR="00E4348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教务管理系统管理员，成绩管理与学分转换，毕业资格审核，编班、培养方案等教务系统基础数据管理、高基报表等数据统计、其它</w:t>
            </w:r>
          </w:p>
        </w:tc>
      </w:tr>
      <w:tr w:rsidR="00E4348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4348F" w:rsidRDefault="008031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4348F" w:rsidRDefault="0080314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1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、在所属业务范围内大力推动办公信息化、自动化。</w:t>
            </w:r>
          </w:p>
        </w:tc>
      </w:tr>
      <w:tr w:rsidR="00E4348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、档案资料保存规范完整。</w:t>
            </w:r>
          </w:p>
        </w:tc>
      </w:tr>
      <w:tr w:rsidR="00E4348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4348F" w:rsidRDefault="00803142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3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、运用自己专业优势开发业务辅助软件。</w:t>
            </w:r>
          </w:p>
        </w:tc>
      </w:tr>
      <w:tr w:rsidR="00E4348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4348F" w:rsidRDefault="008031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4348F" w:rsidRDefault="0080314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4348F" w:rsidRDefault="0080314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</w:tr>
      <w:tr w:rsidR="00E4348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4348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4348F" w:rsidRDefault="00E4348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4348F">
        <w:trPr>
          <w:trHeight w:val="2384"/>
          <w:jc w:val="center"/>
        </w:trPr>
        <w:tc>
          <w:tcPr>
            <w:tcW w:w="1935" w:type="dxa"/>
            <w:vAlign w:val="center"/>
          </w:tcPr>
          <w:p w:rsidR="00E4348F" w:rsidRDefault="008031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4348F" w:rsidRDefault="00E4348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4348F" w:rsidRDefault="00E4348F">
      <w:pPr>
        <w:spacing w:line="240" w:lineRule="atLeast"/>
        <w:ind w:firstLineChars="0" w:firstLine="0"/>
        <w:rPr>
          <w:sz w:val="15"/>
          <w:szCs w:val="15"/>
        </w:rPr>
      </w:pPr>
    </w:p>
    <w:sectPr w:rsidR="00E434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48F" w:rsidRDefault="00803142">
      <w:pPr>
        <w:spacing w:line="240" w:lineRule="auto"/>
        <w:ind w:firstLine="640"/>
      </w:pPr>
      <w:r>
        <w:separator/>
      </w:r>
    </w:p>
  </w:endnote>
  <w:endnote w:type="continuationSeparator" w:id="0">
    <w:p w:rsidR="00E4348F" w:rsidRDefault="0080314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48F" w:rsidRDefault="00803142">
      <w:pPr>
        <w:spacing w:line="240" w:lineRule="auto"/>
        <w:ind w:firstLine="640"/>
      </w:pPr>
      <w:r>
        <w:separator/>
      </w:r>
    </w:p>
  </w:footnote>
  <w:footnote w:type="continuationSeparator" w:id="0">
    <w:p w:rsidR="00E4348F" w:rsidRDefault="0080314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48F" w:rsidRDefault="00E4348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03142"/>
    <w:rsid w:val="00881C24"/>
    <w:rsid w:val="00CB4E32"/>
    <w:rsid w:val="00D86298"/>
    <w:rsid w:val="00E4348F"/>
    <w:rsid w:val="00F41457"/>
    <w:rsid w:val="02977410"/>
    <w:rsid w:val="27393A5C"/>
    <w:rsid w:val="39934A77"/>
    <w:rsid w:val="39B72F94"/>
    <w:rsid w:val="484C44A2"/>
    <w:rsid w:val="52E72BF2"/>
    <w:rsid w:val="57094C2D"/>
    <w:rsid w:val="5A987886"/>
    <w:rsid w:val="5CC11F1B"/>
    <w:rsid w:val="5DF0210B"/>
    <w:rsid w:val="7F7C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2C841F"/>
  <w15:docId w15:val="{26E66616-5010-4ACC-907E-C5534030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25</TotalTime>
  <Pages>2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eyJoZGlkIjoiNGNhZWQ1Y2NjZDU0MjhmMjYzMmM1OTQ1ZGJhZjhlODciLCJ1c2VySWQiOiIxMTcyMzEwMDY2In0=</vt:lpwstr>
  </property>
</Properties>
</file>