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1AA8" w:rsidRDefault="00B91AA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B91AA8" w:rsidRDefault="00322B2C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B91AA8" w:rsidRDefault="00B91AA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B91AA8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B91AA8" w:rsidRDefault="00322B2C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B91AA8" w:rsidRDefault="00322B2C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卢瑞雪</w:t>
            </w:r>
          </w:p>
        </w:tc>
        <w:tc>
          <w:tcPr>
            <w:tcW w:w="1559" w:type="dxa"/>
            <w:vAlign w:val="center"/>
          </w:tcPr>
          <w:p w:rsidR="00B91AA8" w:rsidRDefault="00322B2C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B91AA8" w:rsidRDefault="00322B2C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办公室正科职秘书</w:t>
            </w:r>
          </w:p>
        </w:tc>
      </w:tr>
      <w:tr w:rsidR="00B91AA8">
        <w:trPr>
          <w:trHeight w:hRule="exact" w:val="1798"/>
          <w:jc w:val="center"/>
        </w:trPr>
        <w:tc>
          <w:tcPr>
            <w:tcW w:w="1935" w:type="dxa"/>
            <w:vAlign w:val="center"/>
          </w:tcPr>
          <w:p w:rsidR="00B91AA8" w:rsidRDefault="00322B2C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B91AA8" w:rsidRDefault="00322B2C">
            <w:pPr>
              <w:spacing w:line="400" w:lineRule="exact"/>
              <w:ind w:firstLineChars="0" w:firstLine="0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2023.01-2023.11,2025.09-2025.12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负责办公室秘书科工作；</w:t>
            </w:r>
          </w:p>
          <w:p w:rsidR="00B91AA8" w:rsidRDefault="00322B2C">
            <w:pPr>
              <w:pStyle w:val="a"/>
              <w:numPr>
                <w:ilvl w:val="0"/>
                <w:numId w:val="0"/>
              </w:num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2023.11-2024.08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负责办公室机要科工作；</w:t>
            </w:r>
          </w:p>
          <w:p w:rsidR="00B91AA8" w:rsidRDefault="00322B2C">
            <w:pPr>
              <w:pStyle w:val="a"/>
              <w:numPr>
                <w:ilvl w:val="0"/>
                <w:numId w:val="0"/>
              </w:numPr>
              <w:spacing w:line="400" w:lineRule="exact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2024.08-2025.08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定向脱产进修，</w:t>
            </w: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sz w:val="24"/>
              </w:rPr>
              <w:t>按照学校管理要求，兼顾业务与能力提升。</w:t>
            </w:r>
          </w:p>
        </w:tc>
      </w:tr>
      <w:tr w:rsidR="00B91AA8">
        <w:trPr>
          <w:trHeight w:val="2618"/>
          <w:jc w:val="center"/>
        </w:trPr>
        <w:tc>
          <w:tcPr>
            <w:tcW w:w="1935" w:type="dxa"/>
            <w:vMerge w:val="restart"/>
            <w:vAlign w:val="center"/>
          </w:tcPr>
          <w:p w:rsidR="00B91AA8" w:rsidRDefault="00322B2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B91AA8" w:rsidRDefault="00322B2C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B91AA8" w:rsidRDefault="00322B2C">
            <w:pPr>
              <w:spacing w:line="400" w:lineRule="exact"/>
              <w:ind w:firstLine="482"/>
              <w:jc w:val="left"/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统筹意见梳理，赋能决策服务。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扎实做好学校四届七次全会意见建议的梳理汇总、台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账建立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和督促落实工作，立足办公室决策辅助与治理服务职能，依托多年多岗位锻炼及学工一线管理经验，提炼基层共性诉求，助力部门协同联动与治理效能提升，切实服务学校党委决策部署落地见效。</w:t>
            </w:r>
          </w:p>
        </w:tc>
      </w:tr>
      <w:tr w:rsidR="00B91AA8">
        <w:trPr>
          <w:trHeight w:val="2090"/>
          <w:jc w:val="center"/>
        </w:trPr>
        <w:tc>
          <w:tcPr>
            <w:tcW w:w="1935" w:type="dxa"/>
            <w:vMerge/>
            <w:vAlign w:val="center"/>
          </w:tcPr>
          <w:p w:rsidR="00B91AA8" w:rsidRDefault="00B91AA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91AA8" w:rsidRDefault="00322B2C">
            <w:pPr>
              <w:pStyle w:val="a"/>
              <w:numPr>
                <w:ilvl w:val="0"/>
                <w:numId w:val="0"/>
              </w:numPr>
              <w:spacing w:line="400" w:lineRule="exact"/>
              <w:ind w:firstLineChars="200" w:firstLine="482"/>
              <w:rPr>
                <w:rFonts w:ascii="仿宋_GB2312" w:eastAsia="仿宋_GB2312" w:hAnsi="仿宋_GB2312" w:cs="仿宋_GB2312"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抓实专项文稿，筑牢内控根基。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配合部门领导，有序做好部门巡察自查、内控梳理、专项迎检等重点工作，规范开展资料归集、问题梳理与综合文稿打磨，严守工作纪律与制度要求，稳妥完成阶段性重点任务，助力部门内部管理规范有序运转。</w:t>
            </w:r>
          </w:p>
        </w:tc>
      </w:tr>
      <w:tr w:rsidR="00B91AA8">
        <w:trPr>
          <w:trHeight w:val="2377"/>
          <w:jc w:val="center"/>
        </w:trPr>
        <w:tc>
          <w:tcPr>
            <w:tcW w:w="1935" w:type="dxa"/>
            <w:vMerge/>
            <w:vAlign w:val="center"/>
          </w:tcPr>
          <w:p w:rsidR="00B91AA8" w:rsidRDefault="00B91AA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91AA8" w:rsidRDefault="00B91AA8">
            <w:pPr>
              <w:spacing w:line="400" w:lineRule="exact"/>
              <w:ind w:firstLine="482"/>
              <w:jc w:val="left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  <w:p w:rsidR="00B91AA8" w:rsidRDefault="00322B2C">
            <w:pPr>
              <w:spacing w:line="400" w:lineRule="exact"/>
              <w:ind w:firstLine="482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深耕政务履职，淬炼综合素养。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服从岗位调整安排，严谨规范做好机要保密、上级文件传阅、印章管理等基础工作，严守纪律规矩，保障学校政务规范有序、安全高效运转。近三年历经秘书、机要多岗位锻炼，期间完成博士期间的课程进修，岗位阅历全面、综合能力持续精进，于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2025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月顺利晋升专业技术职称（副研究员），实现个人素养与岗位履职双向同步提升。</w:t>
            </w:r>
          </w:p>
          <w:p w:rsidR="00B91AA8" w:rsidRDefault="00B91AA8">
            <w:pPr>
              <w:pStyle w:val="a"/>
              <w:numPr>
                <w:ilvl w:val="0"/>
                <w:numId w:val="0"/>
              </w:numPr>
              <w:spacing w:line="400" w:lineRule="exact"/>
              <w:ind w:firstLineChars="200" w:firstLine="400"/>
              <w:rPr>
                <w:rFonts w:ascii="仿宋_GB2312" w:eastAsia="仿宋_GB2312" w:hAnsi="仿宋_GB2312" w:cs="仿宋_GB2312"/>
                <w:spacing w:val="-20"/>
                <w:sz w:val="24"/>
              </w:rPr>
            </w:pPr>
          </w:p>
        </w:tc>
      </w:tr>
      <w:tr w:rsidR="00B91AA8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B91AA8" w:rsidRDefault="00322B2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B91AA8" w:rsidRDefault="00322B2C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B91AA8" w:rsidRDefault="00322B2C">
            <w:pPr>
              <w:spacing w:line="400" w:lineRule="exact"/>
              <w:ind w:firstLine="480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全局谋划的系统性、前瞻性有待提升。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日常偏重于各项任务有序落实，对工作成效的总结梳理、经验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凝练仍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待进一步优化。</w:t>
            </w:r>
          </w:p>
          <w:p w:rsidR="00B91AA8" w:rsidRDefault="00B91AA8">
            <w:pPr>
              <w:spacing w:line="400" w:lineRule="exact"/>
              <w:ind w:firstLine="48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91AA8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B91AA8" w:rsidRDefault="00B91AA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91AA8" w:rsidRDefault="00322B2C">
            <w:pPr>
              <w:spacing w:line="400" w:lineRule="exact"/>
              <w:ind w:firstLine="480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</w:p>
          <w:p w:rsidR="00B91AA8" w:rsidRDefault="00322B2C">
            <w:pPr>
              <w:spacing w:line="400" w:lineRule="exact"/>
              <w:ind w:firstLine="482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工作特色打造与创新实践有待提升。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常规基础工作落实扎实，在创新思路探索、丰富工作举措方面还需提升。</w:t>
            </w:r>
          </w:p>
          <w:p w:rsidR="00B91AA8" w:rsidRDefault="00B91AA8">
            <w:pPr>
              <w:spacing w:line="400" w:lineRule="exact"/>
              <w:ind w:firstLine="48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91AA8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B91AA8" w:rsidRDefault="00B91AA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91AA8" w:rsidRDefault="00322B2C">
            <w:pPr>
              <w:spacing w:line="400" w:lineRule="exact"/>
              <w:ind w:firstLine="482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专业素养赋能履职的融合度有待提升。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注重日常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研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学与能力积累，后续须进一步加强理论学习、专业积淀与岗位业务的结合，更好服务中心工作。</w:t>
            </w:r>
          </w:p>
          <w:p w:rsidR="00B91AA8" w:rsidRDefault="00B91AA8">
            <w:pPr>
              <w:spacing w:line="400" w:lineRule="exact"/>
              <w:ind w:firstLine="48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91AA8">
        <w:trPr>
          <w:trHeight w:val="2384"/>
          <w:jc w:val="center"/>
        </w:trPr>
        <w:tc>
          <w:tcPr>
            <w:tcW w:w="1935" w:type="dxa"/>
            <w:vAlign w:val="center"/>
          </w:tcPr>
          <w:p w:rsidR="00B91AA8" w:rsidRDefault="00322B2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B91AA8" w:rsidRDefault="00B91AA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B91AA8" w:rsidRDefault="00B91AA8">
      <w:pPr>
        <w:spacing w:line="240" w:lineRule="atLeast"/>
        <w:ind w:firstLineChars="0" w:firstLine="0"/>
        <w:rPr>
          <w:sz w:val="15"/>
          <w:szCs w:val="15"/>
        </w:rPr>
      </w:pPr>
    </w:p>
    <w:sectPr w:rsidR="00B91A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B2C" w:rsidRDefault="00322B2C">
      <w:pPr>
        <w:spacing w:line="240" w:lineRule="auto"/>
        <w:ind w:firstLine="640"/>
      </w:pPr>
      <w:r>
        <w:separator/>
      </w:r>
    </w:p>
  </w:endnote>
  <w:endnote w:type="continuationSeparator" w:id="0">
    <w:p w:rsidR="00322B2C" w:rsidRDefault="00322B2C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1AA8" w:rsidRDefault="00B91AA8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1AA8" w:rsidRDefault="00B91AA8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1AA8" w:rsidRDefault="00B91AA8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B2C" w:rsidRDefault="00322B2C">
      <w:pPr>
        <w:spacing w:line="240" w:lineRule="auto"/>
        <w:ind w:firstLine="640"/>
      </w:pPr>
      <w:r>
        <w:separator/>
      </w:r>
    </w:p>
  </w:footnote>
  <w:footnote w:type="continuationSeparator" w:id="0">
    <w:p w:rsidR="00322B2C" w:rsidRDefault="00322B2C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1AA8" w:rsidRDefault="00B91AA8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1AA8" w:rsidRDefault="00B91AA8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1AA8" w:rsidRDefault="00B91AA8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322B2C"/>
    <w:rsid w:val="003F54BC"/>
    <w:rsid w:val="005A09ED"/>
    <w:rsid w:val="006E3825"/>
    <w:rsid w:val="00881C24"/>
    <w:rsid w:val="00B91AA8"/>
    <w:rsid w:val="00D86298"/>
    <w:rsid w:val="03AE265E"/>
    <w:rsid w:val="06BF6017"/>
    <w:rsid w:val="091E5EEB"/>
    <w:rsid w:val="0A5151D8"/>
    <w:rsid w:val="0A6B1C9E"/>
    <w:rsid w:val="0B3C19E4"/>
    <w:rsid w:val="0CAF61E6"/>
    <w:rsid w:val="0D58687D"/>
    <w:rsid w:val="0D9C3043"/>
    <w:rsid w:val="0DA41B83"/>
    <w:rsid w:val="0E770F85"/>
    <w:rsid w:val="0E8E6843"/>
    <w:rsid w:val="0F0A004B"/>
    <w:rsid w:val="10EF0934"/>
    <w:rsid w:val="130C6140"/>
    <w:rsid w:val="133B4264"/>
    <w:rsid w:val="14364968"/>
    <w:rsid w:val="14847F58"/>
    <w:rsid w:val="14E76E65"/>
    <w:rsid w:val="164B3423"/>
    <w:rsid w:val="16FE2244"/>
    <w:rsid w:val="18F51424"/>
    <w:rsid w:val="19306900"/>
    <w:rsid w:val="1A8B2040"/>
    <w:rsid w:val="1B5C578B"/>
    <w:rsid w:val="1B7C3188"/>
    <w:rsid w:val="1B854CE1"/>
    <w:rsid w:val="1C8571CE"/>
    <w:rsid w:val="1E0B405F"/>
    <w:rsid w:val="1E1257C2"/>
    <w:rsid w:val="1E543091"/>
    <w:rsid w:val="21690C01"/>
    <w:rsid w:val="224375DA"/>
    <w:rsid w:val="249C309C"/>
    <w:rsid w:val="24B30B11"/>
    <w:rsid w:val="2776032D"/>
    <w:rsid w:val="277D71B5"/>
    <w:rsid w:val="28A95D87"/>
    <w:rsid w:val="29AA1DB7"/>
    <w:rsid w:val="2B4A3852"/>
    <w:rsid w:val="2DBB27E5"/>
    <w:rsid w:val="2E6703FE"/>
    <w:rsid w:val="2EBA484A"/>
    <w:rsid w:val="2EBF00B3"/>
    <w:rsid w:val="33726E61"/>
    <w:rsid w:val="364B703C"/>
    <w:rsid w:val="39934A77"/>
    <w:rsid w:val="3A865F28"/>
    <w:rsid w:val="3BB54D17"/>
    <w:rsid w:val="3C29300F"/>
    <w:rsid w:val="3F261A88"/>
    <w:rsid w:val="40925627"/>
    <w:rsid w:val="41FD4053"/>
    <w:rsid w:val="42336996"/>
    <w:rsid w:val="42C910A8"/>
    <w:rsid w:val="42FA5706"/>
    <w:rsid w:val="44DE2EA1"/>
    <w:rsid w:val="47645F65"/>
    <w:rsid w:val="487E37DA"/>
    <w:rsid w:val="4B3F63AB"/>
    <w:rsid w:val="4D183358"/>
    <w:rsid w:val="4F0E056F"/>
    <w:rsid w:val="4F251D5C"/>
    <w:rsid w:val="4FA233AD"/>
    <w:rsid w:val="501550D6"/>
    <w:rsid w:val="5233653E"/>
    <w:rsid w:val="52AF74B4"/>
    <w:rsid w:val="52E72BF2"/>
    <w:rsid w:val="53407165"/>
    <w:rsid w:val="567D4DE2"/>
    <w:rsid w:val="57094C2D"/>
    <w:rsid w:val="587F24DD"/>
    <w:rsid w:val="5A1924BD"/>
    <w:rsid w:val="5B953DC6"/>
    <w:rsid w:val="5C8956D8"/>
    <w:rsid w:val="5CFD1C22"/>
    <w:rsid w:val="5D3F66DF"/>
    <w:rsid w:val="5DF0210B"/>
    <w:rsid w:val="5E920F9E"/>
    <w:rsid w:val="60502867"/>
    <w:rsid w:val="62214605"/>
    <w:rsid w:val="626764BC"/>
    <w:rsid w:val="63D70ECA"/>
    <w:rsid w:val="651F307E"/>
    <w:rsid w:val="657D1B52"/>
    <w:rsid w:val="66B07D06"/>
    <w:rsid w:val="690C0339"/>
    <w:rsid w:val="69392234"/>
    <w:rsid w:val="69DD52B6"/>
    <w:rsid w:val="6A162576"/>
    <w:rsid w:val="6A9242F2"/>
    <w:rsid w:val="6BCB7ABB"/>
    <w:rsid w:val="6CC67436"/>
    <w:rsid w:val="6D0019E7"/>
    <w:rsid w:val="702459EC"/>
    <w:rsid w:val="708A15C7"/>
    <w:rsid w:val="70A266F9"/>
    <w:rsid w:val="734D7008"/>
    <w:rsid w:val="73C31078"/>
    <w:rsid w:val="7510653F"/>
    <w:rsid w:val="7671300D"/>
    <w:rsid w:val="78A376CA"/>
    <w:rsid w:val="7A287E87"/>
    <w:rsid w:val="7A2D1941"/>
    <w:rsid w:val="7A74131E"/>
    <w:rsid w:val="7AFB3BDC"/>
    <w:rsid w:val="7B3B1E3C"/>
    <w:rsid w:val="7BF87D2D"/>
    <w:rsid w:val="7C330D65"/>
    <w:rsid w:val="7CAD0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qFormat/>
    <w:rPr>
      <w:b/>
    </w:rPr>
  </w:style>
  <w:style w:type="character" w:styleId="a7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杨雯</cp:lastModifiedBy>
  <cp:revision>2</cp:revision>
  <cp:lastPrinted>2026-04-07T09:35:00Z</cp:lastPrinted>
  <dcterms:created xsi:type="dcterms:W3CDTF">2026-04-20T02:01:00Z</dcterms:created>
  <dcterms:modified xsi:type="dcterms:W3CDTF">2026-04-20T02:01:00Z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2055CD84D5F44C548B57E7616E3BA706_13</vt:lpwstr>
  </property>
  <property fmtid="{D5CDD505-2E9C-101B-9397-08002B2CF9AE}" pid="4" name="KSOTemplateDocerSaveRecord">
    <vt:lpwstr>eyJoZGlkIjoiNzI1MzljODBiNDliMzEyMzFlZWNlN2EzYjU0N2YzMWEiLCJ1c2VySWQiOiI0MzE2NDY4MDYifQ==</vt:lpwstr>
  </property>
</Properties>
</file>