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F1" w:rsidRDefault="006016F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016F1" w:rsidRDefault="006366F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6016F1" w:rsidRDefault="006016F1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016F1">
        <w:trPr>
          <w:trHeight w:hRule="exact" w:val="1070"/>
          <w:jc w:val="center"/>
        </w:trPr>
        <w:tc>
          <w:tcPr>
            <w:tcW w:w="1935" w:type="dxa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016F1" w:rsidRDefault="006366F1">
            <w:pPr>
              <w:spacing w:line="320" w:lineRule="exact"/>
              <w:ind w:firstLineChars="100" w:firstLine="288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张静</w:t>
            </w:r>
          </w:p>
        </w:tc>
        <w:tc>
          <w:tcPr>
            <w:tcW w:w="1559" w:type="dxa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016F1" w:rsidRDefault="006366F1">
            <w:pPr>
              <w:spacing w:line="320" w:lineRule="exact"/>
              <w:ind w:firstLineChars="100" w:firstLine="288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黄海国际学院</w:t>
            </w:r>
          </w:p>
          <w:p w:rsidR="006016F1" w:rsidRDefault="006366F1">
            <w:pPr>
              <w:spacing w:line="320" w:lineRule="exact"/>
              <w:ind w:firstLineChars="100" w:firstLine="288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综合办公室主任</w:t>
            </w:r>
          </w:p>
        </w:tc>
      </w:tr>
      <w:tr w:rsidR="006016F1">
        <w:trPr>
          <w:trHeight w:hRule="exact" w:val="1621"/>
          <w:jc w:val="center"/>
        </w:trPr>
        <w:tc>
          <w:tcPr>
            <w:tcW w:w="1935" w:type="dxa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2023-2025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年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负责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国际合作与交流处综合事务科工作、外籍教师管理工作、中外合作办学项目管理工作</w:t>
            </w:r>
          </w:p>
        </w:tc>
      </w:tr>
      <w:tr w:rsidR="006016F1">
        <w:trPr>
          <w:trHeight w:val="2510"/>
          <w:jc w:val="center"/>
        </w:trPr>
        <w:tc>
          <w:tcPr>
            <w:tcW w:w="1935" w:type="dxa"/>
            <w:vMerge w:val="restart"/>
            <w:vAlign w:val="center"/>
          </w:tcPr>
          <w:p w:rsidR="006016F1" w:rsidRDefault="006366F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016F1" w:rsidRDefault="006366F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统筹部门综合管理工作：圆满完成各类外事会议组织、公文流转、重要来访接待、跨部门协同对接等事务，精准完成财务预算编制与执行、国有资产规范管理、对外宣传素材整理与推送等工作，保障部门日常运转有序。</w:t>
            </w:r>
          </w:p>
        </w:tc>
      </w:tr>
      <w:tr w:rsidR="006016F1">
        <w:trPr>
          <w:trHeight w:val="2700"/>
          <w:jc w:val="center"/>
        </w:trPr>
        <w:tc>
          <w:tcPr>
            <w:tcW w:w="1935" w:type="dxa"/>
            <w:vMerge/>
            <w:vAlign w:val="center"/>
          </w:tcPr>
          <w:p w:rsidR="006016F1" w:rsidRDefault="00601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精细</w:t>
            </w:r>
            <w:proofErr w:type="gramStart"/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化做好</w:t>
            </w:r>
            <w:proofErr w:type="gramEnd"/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外籍教师管理服务：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每年完成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16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-23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名外籍教师招聘入职、签证办理、住宿安排、教学督导、生活保障、离职办结等全流程工作，搭建顺畅沟通机制，及时化解各类问题，确保外籍教师队伍稳定、教学工作有序开展。</w:t>
            </w:r>
          </w:p>
        </w:tc>
      </w:tr>
      <w:tr w:rsidR="006016F1">
        <w:trPr>
          <w:trHeight w:val="3251"/>
          <w:jc w:val="center"/>
        </w:trPr>
        <w:tc>
          <w:tcPr>
            <w:tcW w:w="1935" w:type="dxa"/>
            <w:vMerge/>
            <w:vAlign w:val="center"/>
          </w:tcPr>
          <w:p w:rsidR="006016F1" w:rsidRDefault="00601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47D83" w:rsidRDefault="00636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高质量推进中外合作办学项目建设：全程牵头中俄合作办学项目年度报告填报、办学质量评估、项目延期申报、招生规模扩招等关键任务，严格落实上级主管部门要求，完善项目材料</w:t>
            </w:r>
            <w:bookmarkStart w:id="0" w:name="_GoBack"/>
            <w:bookmarkEnd w:id="0"/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，保障项目合</w:t>
            </w:r>
            <w:proofErr w:type="gramStart"/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规</w:t>
            </w:r>
            <w:proofErr w:type="gramEnd"/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运行、稳步发展。</w:t>
            </w:r>
          </w:p>
          <w:p w:rsidR="00647D83" w:rsidRPr="00647D83" w:rsidRDefault="00647D83" w:rsidP="00647D83">
            <w:pPr>
              <w:ind w:firstLine="600"/>
              <w:rPr>
                <w:rFonts w:ascii="Times New Roman" w:eastAsia="方正楷体_GBK" w:hAnsi="Times New Roman"/>
                <w:sz w:val="30"/>
                <w:szCs w:val="30"/>
              </w:rPr>
            </w:pPr>
          </w:p>
          <w:p w:rsidR="00647D83" w:rsidRDefault="00647D83" w:rsidP="00647D83">
            <w:pPr>
              <w:ind w:firstLine="600"/>
              <w:rPr>
                <w:rFonts w:ascii="Times New Roman" w:eastAsia="方正楷体_GBK" w:hAnsi="Times New Roman"/>
                <w:sz w:val="30"/>
                <w:szCs w:val="30"/>
              </w:rPr>
            </w:pPr>
          </w:p>
          <w:p w:rsidR="006016F1" w:rsidRPr="00647D83" w:rsidRDefault="006016F1" w:rsidP="00647D83">
            <w:pPr>
              <w:ind w:firstLine="600"/>
              <w:rPr>
                <w:rFonts w:ascii="Times New Roman" w:eastAsia="方正楷体_GBK" w:hAnsi="Times New Roman"/>
                <w:sz w:val="30"/>
                <w:szCs w:val="30"/>
              </w:rPr>
            </w:pPr>
          </w:p>
        </w:tc>
      </w:tr>
      <w:tr w:rsidR="006016F1">
        <w:trPr>
          <w:trHeight w:hRule="exact" w:val="3784"/>
          <w:jc w:val="center"/>
        </w:trPr>
        <w:tc>
          <w:tcPr>
            <w:tcW w:w="1935" w:type="dxa"/>
            <w:vMerge w:val="restart"/>
            <w:vAlign w:val="center"/>
          </w:tcPr>
          <w:p w:rsidR="006016F1" w:rsidRDefault="006366F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016F1" w:rsidRDefault="006366F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综合事务统筹效率有待提升：面对繁杂琐碎的综合事务，工作统筹与时间分配不够优化，阶段性任务集中时易产生疲惫感，高效统筹能力仍需加强。</w:t>
            </w:r>
          </w:p>
        </w:tc>
      </w:tr>
      <w:tr w:rsidR="006016F1">
        <w:trPr>
          <w:trHeight w:hRule="exact" w:val="4102"/>
          <w:jc w:val="center"/>
        </w:trPr>
        <w:tc>
          <w:tcPr>
            <w:tcW w:w="1935" w:type="dxa"/>
            <w:vMerge/>
            <w:vAlign w:val="center"/>
          </w:tcPr>
          <w:p w:rsidR="006016F1" w:rsidRDefault="00601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外事宣传工作质效不足：外事宣传停留在基础信息发布层面，对国际交流特色成果、亮点工作挖掘不深入，品牌化打造、精准化宣传力度不足。</w:t>
            </w:r>
          </w:p>
        </w:tc>
      </w:tr>
      <w:tr w:rsidR="006016F1">
        <w:trPr>
          <w:trHeight w:hRule="exact" w:val="3546"/>
          <w:jc w:val="center"/>
        </w:trPr>
        <w:tc>
          <w:tcPr>
            <w:tcW w:w="1935" w:type="dxa"/>
            <w:vMerge/>
            <w:vAlign w:val="center"/>
          </w:tcPr>
          <w:p w:rsidR="006016F1" w:rsidRDefault="00601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制度流程规范化建设滞后：外事工作相关制度、办事流程梳理不完善，部分工作缺乏标准化操作规范，流程优化与制度迭代速度跟不上工作发展需求。</w:t>
            </w:r>
          </w:p>
        </w:tc>
      </w:tr>
      <w:tr w:rsidR="006016F1">
        <w:trPr>
          <w:trHeight w:val="1264"/>
          <w:jc w:val="center"/>
        </w:trPr>
        <w:tc>
          <w:tcPr>
            <w:tcW w:w="1935" w:type="dxa"/>
            <w:vAlign w:val="center"/>
          </w:tcPr>
          <w:p w:rsidR="006016F1" w:rsidRDefault="006366F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016F1" w:rsidRDefault="006366F1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无</w:t>
            </w:r>
          </w:p>
        </w:tc>
      </w:tr>
    </w:tbl>
    <w:p w:rsidR="006016F1" w:rsidRDefault="006016F1">
      <w:pPr>
        <w:spacing w:line="240" w:lineRule="atLeast"/>
        <w:ind w:firstLineChars="0" w:firstLine="0"/>
        <w:rPr>
          <w:sz w:val="15"/>
          <w:szCs w:val="15"/>
        </w:rPr>
      </w:pPr>
    </w:p>
    <w:sectPr w:rsidR="00601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6F1" w:rsidRDefault="006366F1">
      <w:pPr>
        <w:spacing w:line="240" w:lineRule="auto"/>
        <w:ind w:firstLine="640"/>
      </w:pPr>
      <w:r>
        <w:separator/>
      </w:r>
    </w:p>
  </w:endnote>
  <w:endnote w:type="continuationSeparator" w:id="0">
    <w:p w:rsidR="006366F1" w:rsidRDefault="006366F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F1" w:rsidRDefault="006016F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F1" w:rsidRDefault="006016F1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F1" w:rsidRDefault="006016F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6F1" w:rsidRDefault="006366F1">
      <w:pPr>
        <w:spacing w:line="240" w:lineRule="auto"/>
        <w:ind w:firstLine="640"/>
      </w:pPr>
      <w:r>
        <w:separator/>
      </w:r>
    </w:p>
  </w:footnote>
  <w:footnote w:type="continuationSeparator" w:id="0">
    <w:p w:rsidR="006366F1" w:rsidRDefault="006366F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F1" w:rsidRDefault="006016F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F1" w:rsidRDefault="006016F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F1" w:rsidRDefault="006016F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016F1"/>
    <w:rsid w:val="006366F1"/>
    <w:rsid w:val="00647D83"/>
    <w:rsid w:val="006E3825"/>
    <w:rsid w:val="00881C24"/>
    <w:rsid w:val="00D86298"/>
    <w:rsid w:val="06695AAF"/>
    <w:rsid w:val="0CC6592C"/>
    <w:rsid w:val="0F9F2542"/>
    <w:rsid w:val="122E4A78"/>
    <w:rsid w:val="1F57623F"/>
    <w:rsid w:val="2185682C"/>
    <w:rsid w:val="39934A77"/>
    <w:rsid w:val="52E72BF2"/>
    <w:rsid w:val="57094C2D"/>
    <w:rsid w:val="5DF0210B"/>
    <w:rsid w:val="606606C3"/>
    <w:rsid w:val="6BDC5412"/>
    <w:rsid w:val="74942A15"/>
    <w:rsid w:val="7A4B09AE"/>
    <w:rsid w:val="7B1D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2026-04-20T02:39:00Z</dcterms:created>
  <dcterms:modified xsi:type="dcterms:W3CDTF">2026-04-20T02:39:00Z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eyJoZGlkIjoiMzhiOWNlNzEwZjU1YWM1NDU2MGQyNTY5M2IzMzVjY2UiLCJ1c2VySWQiOiIxMDUwMTU5MTkwIn0=</vt:lpwstr>
  </property>
</Properties>
</file>