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703" w:rsidRDefault="008B170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8B1703" w:rsidRDefault="007F37C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8B1703" w:rsidRDefault="008B170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8B170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徐贵伍</w:t>
            </w:r>
          </w:p>
        </w:tc>
        <w:tc>
          <w:tcPr>
            <w:tcW w:w="1559" w:type="dxa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人工智能学院</w:t>
            </w:r>
            <w:r>
              <w:rPr>
                <w:rFonts w:ascii="Times New Roman" w:eastAsia="楷体_GB2312" w:hAnsi="Times New Roman" w:hint="eastAsia"/>
                <w:sz w:val="24"/>
              </w:rPr>
              <w:t>党政办主任</w:t>
            </w:r>
          </w:p>
        </w:tc>
      </w:tr>
      <w:tr w:rsidR="008B170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党政</w:t>
            </w:r>
            <w:r>
              <w:rPr>
                <w:rFonts w:ascii="Times New Roman" w:eastAsia="楷体_GB2312" w:hAnsi="Times New Roman" w:hint="eastAsia"/>
                <w:sz w:val="24"/>
              </w:rPr>
              <w:t>办的全部工作</w:t>
            </w:r>
          </w:p>
        </w:tc>
      </w:tr>
      <w:tr w:rsidR="008B1703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8B1703" w:rsidRDefault="007F37C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8B1703" w:rsidRDefault="007F37C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8B1703" w:rsidRDefault="007F37C7">
            <w:pPr>
              <w:kinsoku w:val="0"/>
              <w:overflowPunct/>
              <w:autoSpaceDE w:val="0"/>
              <w:autoSpaceDN w:val="0"/>
              <w:adjustRightInd w:val="0"/>
              <w:spacing w:line="320" w:lineRule="exact"/>
              <w:ind w:firstLineChars="0" w:firstLine="0"/>
              <w:textAlignment w:val="baseline"/>
              <w:rPr>
                <w:rFonts w:ascii="等线" w:eastAsia="等线" w:hAnsi="等线" w:cs="等线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sz w:val="18"/>
                <w:szCs w:val="18"/>
              </w:rPr>
              <w:t>协调学院党委、行政相关事务，协调各科室有关工作。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 xml:space="preserve"> </w:t>
            </w:r>
          </w:p>
          <w:p w:rsidR="008B1703" w:rsidRDefault="008B1703">
            <w:pPr>
              <w:spacing w:line="400" w:lineRule="exact"/>
              <w:ind w:firstLine="480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8B170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B1703" w:rsidRDefault="008B170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做好学院领导安排的各项事务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 xml:space="preserve"> </w:t>
            </w:r>
          </w:p>
        </w:tc>
      </w:tr>
      <w:tr w:rsidR="008B1703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B1703" w:rsidRDefault="008B170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做好学院和学校各部门沟通的桥梁</w:t>
            </w:r>
          </w:p>
        </w:tc>
      </w:tr>
      <w:tr w:rsidR="008B1703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8B1703" w:rsidRDefault="007F37C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8B1703" w:rsidRDefault="007F37C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工作中缺乏创新意识</w:t>
            </w:r>
          </w:p>
        </w:tc>
      </w:tr>
      <w:tr w:rsidR="008B170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B1703" w:rsidRDefault="008B170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B1703" w:rsidRDefault="007F37C7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科研能力</w:t>
            </w:r>
            <w:r>
              <w:rPr>
                <w:rFonts w:ascii="Times New Roman" w:eastAsia="楷体_GB2312" w:hAnsi="Times New Roman"/>
                <w:sz w:val="24"/>
              </w:rPr>
              <w:t>不足</w:t>
            </w:r>
          </w:p>
        </w:tc>
      </w:tr>
      <w:tr w:rsidR="008B1703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B1703" w:rsidRDefault="008B170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B1703" w:rsidRDefault="008B1703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8B1703">
        <w:trPr>
          <w:trHeight w:val="2384"/>
          <w:jc w:val="center"/>
        </w:trPr>
        <w:tc>
          <w:tcPr>
            <w:tcW w:w="1935" w:type="dxa"/>
            <w:vAlign w:val="center"/>
          </w:tcPr>
          <w:p w:rsidR="008B1703" w:rsidRDefault="007F37C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8B1703" w:rsidRDefault="008B1703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8B1703" w:rsidRDefault="008B1703">
      <w:pPr>
        <w:spacing w:line="240" w:lineRule="atLeast"/>
        <w:ind w:firstLineChars="0" w:firstLine="0"/>
        <w:rPr>
          <w:sz w:val="15"/>
          <w:szCs w:val="15"/>
        </w:rPr>
      </w:pPr>
    </w:p>
    <w:sectPr w:rsidR="008B1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703" w:rsidRDefault="007F37C7">
      <w:pPr>
        <w:spacing w:line="240" w:lineRule="auto"/>
        <w:ind w:firstLine="640"/>
      </w:pPr>
      <w:r>
        <w:separator/>
      </w:r>
    </w:p>
  </w:endnote>
  <w:endnote w:type="continuationSeparator" w:id="0">
    <w:p w:rsidR="008B1703" w:rsidRDefault="007F37C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703" w:rsidRDefault="008B170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703" w:rsidRDefault="008B1703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703" w:rsidRDefault="008B170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703" w:rsidRDefault="007F37C7">
      <w:pPr>
        <w:spacing w:line="240" w:lineRule="auto"/>
        <w:ind w:firstLine="640"/>
      </w:pPr>
      <w:r>
        <w:separator/>
      </w:r>
    </w:p>
  </w:footnote>
  <w:footnote w:type="continuationSeparator" w:id="0">
    <w:p w:rsidR="008B1703" w:rsidRDefault="007F37C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703" w:rsidRDefault="008B170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703" w:rsidRDefault="008B170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703" w:rsidRDefault="008B170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46EB3"/>
    <w:rsid w:val="005A09ED"/>
    <w:rsid w:val="006E3825"/>
    <w:rsid w:val="00742F46"/>
    <w:rsid w:val="007F37C7"/>
    <w:rsid w:val="008627EE"/>
    <w:rsid w:val="00881C24"/>
    <w:rsid w:val="008B1703"/>
    <w:rsid w:val="00CC78EF"/>
    <w:rsid w:val="00D5177A"/>
    <w:rsid w:val="00D86298"/>
    <w:rsid w:val="049D13E7"/>
    <w:rsid w:val="14CC0C97"/>
    <w:rsid w:val="1774551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181E5A"/>
  <w15:docId w15:val="{576B6CE9-C797-4A46-8E61-C1315E99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</TotalTime>
  <Pages>2</Pages>
  <Words>157</Words>
  <Characters>43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2026-04-13T08:34:00Z</dcterms:created>
  <dcterms:modified xsi:type="dcterms:W3CDTF">2026-04-16T10:05:00Z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A7C075DD53D847BD942F2E5B79971ACB_13</vt:lpwstr>
  </property>
  <property fmtid="{D5CDD505-2E9C-101B-9397-08002B2CF9AE}" pid="4" name="KSOTemplateDocerSaveRecord">
    <vt:lpwstr>eyJoZGlkIjoiY2NiZjc2MDA0MjZiZjIzMGQ5MTE4YjIzYjgyZmMxNmUiLCJ1c2VySWQiOiI3OTIwNDA2NDQifQ==</vt:lpwstr>
  </property>
</Properties>
</file>