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24C7" w:rsidRDefault="00B924C7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B924C7" w:rsidRDefault="0092000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B924C7" w:rsidRDefault="00B924C7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B924C7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B924C7" w:rsidRDefault="0092000D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B924C7" w:rsidRDefault="0092000D">
            <w:pPr>
              <w:spacing w:line="320" w:lineRule="exact"/>
              <w:ind w:firstLine="640"/>
              <w:jc w:val="lef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吴飞</w:t>
            </w:r>
          </w:p>
        </w:tc>
        <w:tc>
          <w:tcPr>
            <w:tcW w:w="1559" w:type="dxa"/>
            <w:vAlign w:val="center"/>
          </w:tcPr>
          <w:p w:rsidR="00B924C7" w:rsidRDefault="0092000D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B924C7" w:rsidRDefault="0092000D">
            <w:pPr>
              <w:spacing w:line="400" w:lineRule="exact"/>
              <w:ind w:firstLine="480"/>
              <w:jc w:val="left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体育与健康学院教务秘书</w:t>
            </w:r>
          </w:p>
        </w:tc>
      </w:tr>
      <w:tr w:rsidR="00B924C7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B924C7" w:rsidRDefault="0092000D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B924C7" w:rsidRDefault="0092000D">
            <w:pPr>
              <w:spacing w:line="400" w:lineRule="exact"/>
              <w:ind w:firstLineChars="0" w:firstLine="0"/>
              <w:jc w:val="lef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教学管理、学籍管理、教学档案管理</w:t>
            </w:r>
          </w:p>
        </w:tc>
      </w:tr>
      <w:tr w:rsidR="00B924C7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B924C7" w:rsidRDefault="0092000D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B924C7" w:rsidRDefault="0092000D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B924C7" w:rsidRDefault="0092000D">
            <w:pPr>
              <w:spacing w:line="400" w:lineRule="exact"/>
              <w:ind w:firstLine="56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教学管理，负责制定和实施教学计划，确保了各项教学活动按照学校的规定和要求进行。</w:t>
            </w:r>
          </w:p>
        </w:tc>
      </w:tr>
      <w:tr w:rsidR="00B924C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B924C7" w:rsidRDefault="00B924C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924C7" w:rsidRDefault="0092000D">
            <w:pPr>
              <w:spacing w:line="400" w:lineRule="exact"/>
              <w:ind w:firstLine="56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学籍管理，负责学生的学籍管理工作，确保了学生信息的准确性与完整性。</w:t>
            </w:r>
          </w:p>
        </w:tc>
      </w:tr>
      <w:tr w:rsidR="00B924C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B924C7" w:rsidRDefault="00B924C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924C7" w:rsidRDefault="0092000D">
            <w:pPr>
              <w:spacing w:line="400" w:lineRule="exact"/>
              <w:ind w:firstLine="56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教学档案管理，负责教学档案的管理工作，确保了各类教学文件的完整性</w:t>
            </w:r>
            <w:bookmarkStart w:id="0" w:name="_GoBack"/>
            <w:bookmarkEnd w:id="0"/>
            <w:r>
              <w:rPr>
                <w:rFonts w:ascii="Times New Roman" w:hAnsi="Times New Roman" w:hint="eastAsia"/>
                <w:sz w:val="28"/>
                <w:szCs w:val="28"/>
              </w:rPr>
              <w:t>与可追溯性。</w:t>
            </w:r>
          </w:p>
        </w:tc>
      </w:tr>
      <w:tr w:rsidR="00B924C7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B924C7" w:rsidRDefault="0092000D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B924C7" w:rsidRDefault="0092000D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B924C7" w:rsidRDefault="0092000D">
            <w:pPr>
              <w:spacing w:line="400" w:lineRule="exact"/>
              <w:ind w:firstLineChars="0" w:firstLine="0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学习能力不足，对新事物，新技术掌握熟练程度不够。</w:t>
            </w:r>
          </w:p>
        </w:tc>
      </w:tr>
      <w:tr w:rsidR="00B924C7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B924C7" w:rsidRDefault="00B924C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924C7" w:rsidRDefault="0092000D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组织和管理能力还需要进一步提高。</w:t>
            </w:r>
          </w:p>
        </w:tc>
      </w:tr>
      <w:tr w:rsidR="00B924C7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B924C7" w:rsidRDefault="00B924C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924C7" w:rsidRDefault="0092000D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工作中创新能力不足，不爱思考。</w:t>
            </w:r>
          </w:p>
        </w:tc>
      </w:tr>
      <w:tr w:rsidR="00B924C7">
        <w:trPr>
          <w:trHeight w:val="2384"/>
          <w:jc w:val="center"/>
        </w:trPr>
        <w:tc>
          <w:tcPr>
            <w:tcW w:w="1935" w:type="dxa"/>
            <w:vAlign w:val="center"/>
          </w:tcPr>
          <w:p w:rsidR="00B924C7" w:rsidRDefault="0092000D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B924C7" w:rsidRDefault="00B924C7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B924C7" w:rsidRDefault="00B924C7">
      <w:pPr>
        <w:spacing w:line="240" w:lineRule="atLeast"/>
        <w:ind w:firstLineChars="0" w:firstLine="0"/>
        <w:rPr>
          <w:sz w:val="15"/>
          <w:szCs w:val="15"/>
        </w:rPr>
      </w:pPr>
    </w:p>
    <w:sectPr w:rsidR="00B924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000D" w:rsidRDefault="0092000D">
      <w:pPr>
        <w:spacing w:line="240" w:lineRule="auto"/>
        <w:ind w:firstLine="640"/>
      </w:pPr>
      <w:r>
        <w:separator/>
      </w:r>
    </w:p>
  </w:endnote>
  <w:endnote w:type="continuationSeparator" w:id="0">
    <w:p w:rsidR="0092000D" w:rsidRDefault="0092000D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6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24C7" w:rsidRDefault="00B924C7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24C7" w:rsidRDefault="00B924C7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24C7" w:rsidRDefault="00B924C7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000D" w:rsidRDefault="0092000D">
      <w:pPr>
        <w:spacing w:line="240" w:lineRule="auto"/>
        <w:ind w:firstLine="640"/>
      </w:pPr>
      <w:r>
        <w:separator/>
      </w:r>
    </w:p>
  </w:footnote>
  <w:footnote w:type="continuationSeparator" w:id="0">
    <w:p w:rsidR="0092000D" w:rsidRDefault="0092000D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24C7" w:rsidRDefault="00B924C7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24C7" w:rsidRDefault="00B924C7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24C7" w:rsidRDefault="00B924C7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5A09ED"/>
    <w:rsid w:val="006E3825"/>
    <w:rsid w:val="00881C24"/>
    <w:rsid w:val="0092000D"/>
    <w:rsid w:val="00B924C7"/>
    <w:rsid w:val="00D86298"/>
    <w:rsid w:val="00FD59D4"/>
    <w:rsid w:val="183404AA"/>
    <w:rsid w:val="2CBD077B"/>
    <w:rsid w:val="39934A77"/>
    <w:rsid w:val="52E72BF2"/>
    <w:rsid w:val="57094C2D"/>
    <w:rsid w:val="5DF0210B"/>
    <w:rsid w:val="657D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Strong"/>
    <w:basedOn w:val="a1"/>
    <w:qFormat/>
    <w:rPr>
      <w:b/>
    </w:rPr>
  </w:style>
  <w:style w:type="character" w:styleId="a7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2026-04-20T03:29:00Z</dcterms:created>
  <dcterms:modified xsi:type="dcterms:W3CDTF">2026-04-20T03:29:00Z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2D5CF7BEE2DA47758EAE34715920E300_13</vt:lpwstr>
  </property>
  <property fmtid="{D5CDD505-2E9C-101B-9397-08002B2CF9AE}" pid="4" name="KSOTemplateDocerSaveRecord">
    <vt:lpwstr>eyJoZGlkIjoiNGYxMWQ5MTJlMmYxNzhmNzA3N2NjMmY5MzJlNzk1MTYiLCJ1c2VySWQiOiIyNzMyMjc4OTQifQ==</vt:lpwstr>
  </property>
</Properties>
</file>