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17DE" w:rsidRDefault="002317DE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2317DE" w:rsidRDefault="00F457E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>
        <w:rPr>
          <w:rFonts w:ascii="Times New Roman" w:eastAsia="方正小标宋_GBK" w:hAnsi="Times New Roman" w:hint="eastAsia"/>
          <w:sz w:val="44"/>
          <w:szCs w:val="44"/>
        </w:rPr>
        <w:t>科</w:t>
      </w:r>
      <w:r>
        <w:rPr>
          <w:rFonts w:ascii="Times New Roman" w:eastAsia="方正小标宋_GBK" w:hAnsi="Times New Roman" w:hint="eastAsia"/>
          <w:sz w:val="44"/>
          <w:szCs w:val="44"/>
        </w:rPr>
        <w:t>级干部“两张清单”采集表</w:t>
      </w:r>
    </w:p>
    <w:p w:rsidR="002317DE" w:rsidRDefault="002317DE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277"/>
        <w:gridCol w:w="1559"/>
        <w:gridCol w:w="4258"/>
      </w:tblGrid>
      <w:tr w:rsidR="002317DE">
        <w:trPr>
          <w:trHeight w:hRule="exact" w:val="1005"/>
          <w:jc w:val="center"/>
        </w:trPr>
        <w:tc>
          <w:tcPr>
            <w:tcW w:w="1935" w:type="dxa"/>
            <w:vAlign w:val="center"/>
          </w:tcPr>
          <w:p w:rsidR="002317DE" w:rsidRDefault="00F457E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277" w:type="dxa"/>
            <w:vAlign w:val="center"/>
          </w:tcPr>
          <w:p w:rsidR="002317DE" w:rsidRDefault="00F457E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徐春峰</w:t>
            </w:r>
          </w:p>
        </w:tc>
        <w:tc>
          <w:tcPr>
            <w:tcW w:w="1559" w:type="dxa"/>
            <w:vAlign w:val="center"/>
          </w:tcPr>
          <w:p w:rsidR="002317DE" w:rsidRDefault="00F457E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4258" w:type="dxa"/>
            <w:vAlign w:val="center"/>
          </w:tcPr>
          <w:p w:rsidR="002317DE" w:rsidRDefault="00F457EF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 w:val="28"/>
                <w:szCs w:val="28"/>
              </w:rPr>
              <w:t>体育与健康学院</w:t>
            </w:r>
            <w:r>
              <w:rPr>
                <w:rFonts w:ascii="Times New Roman" w:eastAsia="方正楷体_GBK" w:hAnsi="Times New Roman" w:hint="eastAsia"/>
                <w:sz w:val="28"/>
                <w:szCs w:val="28"/>
              </w:rPr>
              <w:t>教研</w:t>
            </w:r>
            <w:r>
              <w:rPr>
                <w:rFonts w:ascii="Times New Roman" w:eastAsia="方正楷体_GBK" w:hAnsi="Times New Roman" w:hint="eastAsia"/>
                <w:sz w:val="28"/>
                <w:szCs w:val="28"/>
              </w:rPr>
              <w:t>办公室主任</w:t>
            </w:r>
          </w:p>
        </w:tc>
      </w:tr>
      <w:tr w:rsidR="002317DE">
        <w:trPr>
          <w:trHeight w:hRule="exact" w:val="979"/>
          <w:jc w:val="center"/>
        </w:trPr>
        <w:tc>
          <w:tcPr>
            <w:tcW w:w="1935" w:type="dxa"/>
            <w:vAlign w:val="center"/>
          </w:tcPr>
          <w:p w:rsidR="002317DE" w:rsidRDefault="00F457E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2317DE" w:rsidRDefault="00F457EF">
            <w:pPr>
              <w:spacing w:line="400" w:lineRule="exact"/>
              <w:ind w:firstLineChars="0" w:firstLine="0"/>
              <w:jc w:val="left"/>
              <w:rPr>
                <w:rFonts w:ascii="Times New Roman" w:eastAsia="方正楷体_GBK" w:hAnsi="Times New Roman"/>
                <w:sz w:val="24"/>
              </w:rPr>
            </w:pPr>
            <w:r>
              <w:rPr>
                <w:rFonts w:ascii="Times New Roman" w:eastAsia="方正楷体_GBK" w:hAnsi="Times New Roman" w:hint="eastAsia"/>
                <w:sz w:val="28"/>
                <w:szCs w:val="28"/>
              </w:rPr>
              <w:t>负责学院教学及科研工作</w:t>
            </w:r>
          </w:p>
        </w:tc>
      </w:tr>
      <w:tr w:rsidR="002317DE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2317DE" w:rsidRDefault="00F457E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2317DE" w:rsidRDefault="00F457EF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2317DE" w:rsidRDefault="00F457EF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hint="eastAsia"/>
                <w:sz w:val="28"/>
                <w:szCs w:val="28"/>
              </w:rPr>
              <w:t>高质量完成高等教育教学审核评估工作。</w:t>
            </w:r>
          </w:p>
        </w:tc>
      </w:tr>
      <w:tr w:rsidR="002317DE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2317DE" w:rsidRDefault="002317D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317DE" w:rsidRDefault="00F457EF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hint="eastAsia"/>
                <w:sz w:val="28"/>
                <w:szCs w:val="28"/>
              </w:rPr>
              <w:t>高效率完成教务部布置的各项工作任务。</w:t>
            </w:r>
          </w:p>
        </w:tc>
      </w:tr>
      <w:tr w:rsidR="002317DE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2317DE" w:rsidRDefault="002317D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317DE" w:rsidRDefault="00F457EF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hint="eastAsia"/>
                <w:sz w:val="28"/>
                <w:szCs w:val="28"/>
              </w:rPr>
              <w:t>成功举办各项国家级、省级教学科研会议。</w:t>
            </w:r>
          </w:p>
        </w:tc>
      </w:tr>
      <w:tr w:rsidR="002317DE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2317DE" w:rsidRDefault="00F457E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2317DE" w:rsidRDefault="00F457EF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2317DE" w:rsidRDefault="00F457EF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hint="eastAsia"/>
                <w:sz w:val="28"/>
                <w:szCs w:val="28"/>
              </w:rPr>
              <w:t>师范生基本功大赛连续三年没有获得一等奖。</w:t>
            </w:r>
          </w:p>
        </w:tc>
      </w:tr>
      <w:tr w:rsidR="002317D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2317DE" w:rsidRDefault="002317D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317DE" w:rsidRDefault="00F457EF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hint="eastAsia"/>
                <w:sz w:val="28"/>
                <w:szCs w:val="28"/>
              </w:rPr>
              <w:t>教育教学创新大赛学院没有获奖教师。</w:t>
            </w:r>
          </w:p>
        </w:tc>
      </w:tr>
      <w:tr w:rsidR="002317D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2317DE" w:rsidRDefault="002317D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317DE" w:rsidRDefault="00F457EF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hint="eastAsia"/>
                <w:sz w:val="28"/>
                <w:szCs w:val="28"/>
              </w:rPr>
              <w:t>个人科研能力有待提高。</w:t>
            </w:r>
          </w:p>
        </w:tc>
      </w:tr>
      <w:tr w:rsidR="002317DE">
        <w:trPr>
          <w:trHeight w:val="2384"/>
          <w:jc w:val="center"/>
        </w:trPr>
        <w:tc>
          <w:tcPr>
            <w:tcW w:w="1935" w:type="dxa"/>
            <w:vAlign w:val="center"/>
          </w:tcPr>
          <w:p w:rsidR="002317DE" w:rsidRDefault="00F457E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2317DE" w:rsidRDefault="002317DE">
            <w:pPr>
              <w:spacing w:line="400" w:lineRule="exact"/>
              <w:ind w:firstLineChars="0" w:firstLine="0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2317DE" w:rsidRDefault="002317DE">
      <w:pPr>
        <w:spacing w:line="240" w:lineRule="atLeast"/>
        <w:ind w:firstLineChars="0" w:firstLine="0"/>
        <w:rPr>
          <w:sz w:val="15"/>
          <w:szCs w:val="15"/>
        </w:rPr>
      </w:pPr>
    </w:p>
    <w:sectPr w:rsidR="002317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57EF" w:rsidRDefault="00F457EF">
      <w:pPr>
        <w:spacing w:line="240" w:lineRule="auto"/>
        <w:ind w:firstLine="640"/>
      </w:pPr>
      <w:r>
        <w:separator/>
      </w:r>
    </w:p>
  </w:endnote>
  <w:endnote w:type="continuationSeparator" w:id="0">
    <w:p w:rsidR="00F457EF" w:rsidRDefault="00F457E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17DE" w:rsidRDefault="002317DE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17DE" w:rsidRDefault="002317DE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17DE" w:rsidRDefault="002317DE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57EF" w:rsidRDefault="00F457EF">
      <w:pPr>
        <w:spacing w:line="240" w:lineRule="auto"/>
        <w:ind w:firstLine="640"/>
      </w:pPr>
      <w:r>
        <w:separator/>
      </w:r>
    </w:p>
  </w:footnote>
  <w:footnote w:type="continuationSeparator" w:id="0">
    <w:p w:rsidR="00F457EF" w:rsidRDefault="00F457E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17DE" w:rsidRDefault="002317DE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17DE" w:rsidRDefault="002317DE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17DE" w:rsidRDefault="002317DE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191793"/>
    <w:rsid w:val="002317DE"/>
    <w:rsid w:val="0053209B"/>
    <w:rsid w:val="005A09ED"/>
    <w:rsid w:val="007746AB"/>
    <w:rsid w:val="00D86298"/>
    <w:rsid w:val="00E76406"/>
    <w:rsid w:val="00F457EF"/>
    <w:rsid w:val="03DB0660"/>
    <w:rsid w:val="069A035E"/>
    <w:rsid w:val="0DE42CE1"/>
    <w:rsid w:val="13E946D3"/>
    <w:rsid w:val="2A994305"/>
    <w:rsid w:val="2D870D8D"/>
    <w:rsid w:val="304E7940"/>
    <w:rsid w:val="37301C9B"/>
    <w:rsid w:val="39934A77"/>
    <w:rsid w:val="3CDC5977"/>
    <w:rsid w:val="40073668"/>
    <w:rsid w:val="4A331C29"/>
    <w:rsid w:val="52E72BF2"/>
    <w:rsid w:val="563A5ADF"/>
    <w:rsid w:val="56894E59"/>
    <w:rsid w:val="57094C2D"/>
    <w:rsid w:val="58670CF0"/>
    <w:rsid w:val="5DF0210B"/>
    <w:rsid w:val="691251C6"/>
    <w:rsid w:val="6F8F5973"/>
    <w:rsid w:val="708C5B7E"/>
    <w:rsid w:val="72027767"/>
    <w:rsid w:val="7623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2026-04-20T03:29:00Z</dcterms:created>
  <dcterms:modified xsi:type="dcterms:W3CDTF">2026-04-20T03:29:00Z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E86C530A94FE41178ABDEF754C79A240_13</vt:lpwstr>
  </property>
  <property fmtid="{D5CDD505-2E9C-101B-9397-08002B2CF9AE}" pid="4" name="KSOTemplateDocerSaveRecord">
    <vt:lpwstr>eyJoZGlkIjoiNGYxMWQ5MTJlMmYxNzhmNzA3N2NjMmY5MzJlNzk1MTYiLCJ1c2VySWQiOiIyNzMyMjc4OTQifQ==</vt:lpwstr>
  </property>
</Properties>
</file>