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F1E" w:rsidRDefault="00C04F1E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C04F1E" w:rsidRDefault="0075393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C04F1E" w:rsidRDefault="00C04F1E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04F1E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04F1E" w:rsidRDefault="00753939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史宏成</w:t>
            </w:r>
            <w:proofErr w:type="gramEnd"/>
          </w:p>
        </w:tc>
        <w:tc>
          <w:tcPr>
            <w:tcW w:w="1559" w:type="dxa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C04F1E" w:rsidRDefault="00753939">
            <w:pPr>
              <w:spacing w:line="36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党委组织部、党校、机关党委正科</w:t>
            </w:r>
            <w:proofErr w:type="gramStart"/>
            <w:r>
              <w:rPr>
                <w:rFonts w:ascii="Times New Roman" w:eastAsia="楷体_GB2312" w:hAnsi="Times New Roman" w:hint="eastAsia"/>
                <w:szCs w:val="32"/>
              </w:rPr>
              <w:t>职组织</w:t>
            </w:r>
            <w:proofErr w:type="gramEnd"/>
            <w:r>
              <w:rPr>
                <w:rFonts w:ascii="Times New Roman" w:eastAsia="楷体_GB2312" w:hAnsi="Times New Roman" w:hint="eastAsia"/>
                <w:szCs w:val="32"/>
              </w:rPr>
              <w:t>员</w:t>
            </w:r>
          </w:p>
        </w:tc>
      </w:tr>
      <w:tr w:rsidR="00C04F1E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干部相关工作</w:t>
            </w:r>
          </w:p>
        </w:tc>
      </w:tr>
      <w:tr w:rsidR="00C04F1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C04F1E" w:rsidRDefault="007539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04F1E" w:rsidRDefault="0075393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协助领导完成</w:t>
            </w:r>
            <w:r>
              <w:rPr>
                <w:rFonts w:ascii="Times New Roman" w:hAnsi="Times New Roman" w:hint="eastAsia"/>
              </w:rPr>
              <w:t>2023</w:t>
            </w:r>
            <w:r>
              <w:rPr>
                <w:rFonts w:ascii="Times New Roman" w:hAnsi="Times New Roman" w:hint="eastAsia"/>
              </w:rPr>
              <w:t>年中层干部换届聘任和</w:t>
            </w:r>
            <w:r>
              <w:rPr>
                <w:rFonts w:ascii="Times New Roman" w:hAnsi="Times New Roman" w:hint="eastAsia"/>
              </w:rPr>
              <w:t>2024</w:t>
            </w:r>
            <w:r>
              <w:rPr>
                <w:rFonts w:ascii="Times New Roman" w:hAnsi="Times New Roman" w:hint="eastAsia"/>
              </w:rPr>
              <w:t>年科级干部聘任工作。</w:t>
            </w:r>
          </w:p>
        </w:tc>
      </w:tr>
      <w:tr w:rsidR="00C04F1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04F1E" w:rsidRDefault="00C04F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协助部门领导、同事做好十四届省委第六轮巡视和选人用人专项巡视工作。</w:t>
            </w:r>
          </w:p>
        </w:tc>
      </w:tr>
      <w:tr w:rsidR="00C04F1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C04F1E" w:rsidRDefault="00C04F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协助领导、同事做好干部监督管理包括个人事项、干部兼职及因私出国（境）管理、年终考核等工作。</w:t>
            </w:r>
          </w:p>
        </w:tc>
      </w:tr>
      <w:tr w:rsidR="00C04F1E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C04F1E" w:rsidRDefault="007539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04F1E" w:rsidRDefault="0075393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个人高质量科研成果不足。</w:t>
            </w:r>
          </w:p>
        </w:tc>
      </w:tr>
      <w:tr w:rsidR="00C04F1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04F1E" w:rsidRDefault="00C04F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对于相关业务知识还要加强进一步的钻研。</w:t>
            </w:r>
          </w:p>
          <w:p w:rsidR="00C04F1E" w:rsidRDefault="00C04F1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04F1E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C04F1E" w:rsidRDefault="00C04F1E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04F1E" w:rsidRDefault="00753939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工作效率与协调性上还需进一步的提高，有时存在急躁情绪。</w:t>
            </w:r>
          </w:p>
          <w:p w:rsidR="00C04F1E" w:rsidRDefault="00C04F1E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04F1E">
        <w:trPr>
          <w:trHeight w:val="2384"/>
          <w:jc w:val="center"/>
        </w:trPr>
        <w:tc>
          <w:tcPr>
            <w:tcW w:w="1935" w:type="dxa"/>
            <w:vAlign w:val="center"/>
          </w:tcPr>
          <w:p w:rsidR="00C04F1E" w:rsidRDefault="0075393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04F1E" w:rsidRDefault="00C04F1E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04F1E" w:rsidRDefault="00C04F1E">
      <w:pPr>
        <w:spacing w:line="240" w:lineRule="atLeast"/>
        <w:ind w:firstLineChars="0" w:firstLine="0"/>
        <w:rPr>
          <w:sz w:val="15"/>
          <w:szCs w:val="15"/>
        </w:rPr>
      </w:pPr>
    </w:p>
    <w:sectPr w:rsidR="00C04F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939" w:rsidRDefault="00753939">
      <w:pPr>
        <w:spacing w:line="240" w:lineRule="auto"/>
        <w:ind w:firstLine="640"/>
      </w:pPr>
      <w:r>
        <w:separator/>
      </w:r>
    </w:p>
  </w:endnote>
  <w:endnote w:type="continuationSeparator" w:id="0">
    <w:p w:rsidR="00753939" w:rsidRDefault="0075393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A00002BF" w:usb1="38CF7CFA" w:usb2="00082016" w:usb3="00000000" w:csb0="0004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panose1 w:val="03000509000000000000"/>
    <w:charset w:val="86"/>
    <w:family w:val="script"/>
    <w:pitch w:val="default"/>
    <w:sig w:usb0="800002BF" w:usb1="38CF7CFA" w:usb2="00000016" w:usb3="00000000" w:csb0="00040000" w:csb1="00000000"/>
  </w:font>
  <w:font w:name="楷体_GB2312"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1E" w:rsidRDefault="00C04F1E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1E" w:rsidRDefault="00C04F1E">
    <w:pPr>
      <w:pStyle w:val="a5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1E" w:rsidRDefault="00C04F1E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939" w:rsidRDefault="00753939">
      <w:pPr>
        <w:spacing w:line="240" w:lineRule="auto"/>
        <w:ind w:firstLine="640"/>
      </w:pPr>
      <w:r>
        <w:separator/>
      </w:r>
    </w:p>
  </w:footnote>
  <w:footnote w:type="continuationSeparator" w:id="0">
    <w:p w:rsidR="00753939" w:rsidRDefault="0075393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1E" w:rsidRDefault="00C04F1E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1E" w:rsidRDefault="00C04F1E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F1E" w:rsidRDefault="00C04F1E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753939"/>
    <w:rsid w:val="00881C24"/>
    <w:rsid w:val="00C04F1E"/>
    <w:rsid w:val="00D86298"/>
    <w:rsid w:val="00EC3EEA"/>
    <w:rsid w:val="38587F8B"/>
    <w:rsid w:val="39934A77"/>
    <w:rsid w:val="47D24B28"/>
    <w:rsid w:val="52E72BF2"/>
    <w:rsid w:val="57094C2D"/>
    <w:rsid w:val="5DF0210B"/>
    <w:rsid w:val="6AFD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958D0468-5C47-4F63-B43B-9F7FE88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uiPriority="10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1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Title"/>
    <w:basedOn w:val="a0"/>
    <w:next w:val="a0"/>
    <w:uiPriority w:val="10"/>
    <w:qFormat/>
    <w:pPr>
      <w:ind w:leftChars="200" w:left="640"/>
      <w:outlineLvl w:val="0"/>
    </w:pPr>
    <w:rPr>
      <w:rFonts w:ascii="Arial" w:eastAsia="仿宋_GB2312" w:hAnsi="Arial"/>
      <w:b/>
    </w:rPr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5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6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7">
    <w:name w:val="page number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3</cp:revision>
  <dcterms:created xsi:type="dcterms:W3CDTF">2026-03-27T08:42:00Z</dcterms:created>
  <dcterms:modified xsi:type="dcterms:W3CDTF">2026-04-17T02:00:00Z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eyJoZGlkIjoiZjYyMGRlNzkxZGQwYWJhMDhlMzJhOGEwMDI5MjA5N2MiLCJ1c2VySWQiOiIzMTg2MDQ2NTIifQ==</vt:lpwstr>
  </property>
</Properties>
</file>