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61E" w:rsidRDefault="00B5461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5461E" w:rsidRDefault="00290B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B5461E" w:rsidRDefault="00B5461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5461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5461E" w:rsidRDefault="00290BED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黄韦</w:t>
            </w:r>
            <w:proofErr w:type="gramEnd"/>
          </w:p>
        </w:tc>
        <w:tc>
          <w:tcPr>
            <w:tcW w:w="1559" w:type="dxa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5461E" w:rsidRDefault="00290BED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药学院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教研办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主任</w:t>
            </w:r>
          </w:p>
        </w:tc>
      </w:tr>
      <w:tr w:rsidR="00B5461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hAnsi="Times New Roman" w:hint="eastAsia"/>
              </w:rPr>
              <w:t>负责学院教师和学生的日常教学运行管理</w:t>
            </w:r>
          </w:p>
        </w:tc>
      </w:tr>
      <w:tr w:rsidR="00B5461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B5461E" w:rsidRDefault="00290BE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5461E" w:rsidRDefault="00290BE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在教育部本科教育教学审核评估工作中获得“先进个人”</w:t>
            </w:r>
          </w:p>
        </w:tc>
      </w:tr>
      <w:tr w:rsidR="00B5461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5461E" w:rsidRDefault="00B546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合理制定每学期期末考试安排</w:t>
            </w:r>
          </w:p>
        </w:tc>
      </w:tr>
      <w:tr w:rsidR="00B5461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5461E" w:rsidRDefault="00B546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100" w:firstLine="32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根据学校和学院的要求，积极配合院长和教学院长工作，组织各类教师比赛活动申报</w:t>
            </w:r>
          </w:p>
          <w:p w:rsidR="00290BED" w:rsidRPr="00290BED" w:rsidRDefault="00290BED" w:rsidP="00290BED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290BED" w:rsidRPr="00290BED" w:rsidRDefault="00290BED" w:rsidP="00290BED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290BED" w:rsidRDefault="00290BED" w:rsidP="00290BED">
            <w:pPr>
              <w:ind w:firstLine="640"/>
              <w:rPr>
                <w:rFonts w:ascii="Times New Roman" w:hAnsi="Times New Roman" w:hint="eastAsia"/>
              </w:rPr>
            </w:pPr>
          </w:p>
          <w:p w:rsidR="00290BED" w:rsidRPr="00290BED" w:rsidRDefault="00290BED" w:rsidP="00290BED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B5461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5461E" w:rsidRDefault="00290BE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5461E" w:rsidRDefault="00290BE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工作上没有创新精神</w:t>
            </w:r>
          </w:p>
        </w:tc>
      </w:tr>
      <w:tr w:rsidR="00B5461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5461E" w:rsidRDefault="00B546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与学生交流不够</w:t>
            </w:r>
          </w:p>
        </w:tc>
      </w:tr>
      <w:tr w:rsidR="00B5461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5461E" w:rsidRDefault="00B546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5461E" w:rsidRDefault="00290BE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课表安排还能再合理化</w:t>
            </w:r>
          </w:p>
        </w:tc>
      </w:tr>
      <w:tr w:rsidR="00B5461E">
        <w:trPr>
          <w:trHeight w:val="2384"/>
          <w:jc w:val="center"/>
        </w:trPr>
        <w:tc>
          <w:tcPr>
            <w:tcW w:w="1935" w:type="dxa"/>
            <w:vAlign w:val="center"/>
          </w:tcPr>
          <w:p w:rsidR="00B5461E" w:rsidRDefault="00290BE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5461E" w:rsidRDefault="00B5461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5461E" w:rsidRDefault="00B5461E">
      <w:pPr>
        <w:spacing w:line="240" w:lineRule="atLeast"/>
        <w:ind w:firstLineChars="0" w:firstLine="0"/>
        <w:rPr>
          <w:sz w:val="15"/>
          <w:szCs w:val="15"/>
        </w:rPr>
      </w:pPr>
    </w:p>
    <w:sectPr w:rsidR="00B546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61E" w:rsidRDefault="00290BED">
      <w:pPr>
        <w:spacing w:line="240" w:lineRule="auto"/>
        <w:ind w:firstLine="640"/>
      </w:pPr>
      <w:r>
        <w:separator/>
      </w:r>
    </w:p>
  </w:endnote>
  <w:endnote w:type="continuationSeparator" w:id="0">
    <w:p w:rsidR="00B5461E" w:rsidRDefault="00290BE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61E" w:rsidRDefault="00290BED">
      <w:pPr>
        <w:spacing w:line="240" w:lineRule="auto"/>
        <w:ind w:firstLine="640"/>
      </w:pPr>
      <w:r>
        <w:separator/>
      </w:r>
    </w:p>
  </w:footnote>
  <w:footnote w:type="continuationSeparator" w:id="0">
    <w:p w:rsidR="00B5461E" w:rsidRDefault="00290BE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61E" w:rsidRDefault="00B5461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90BED"/>
    <w:rsid w:val="005A09ED"/>
    <w:rsid w:val="006E3825"/>
    <w:rsid w:val="00881C24"/>
    <w:rsid w:val="00B5461E"/>
    <w:rsid w:val="00D86298"/>
    <w:rsid w:val="39934A77"/>
    <w:rsid w:val="3BEA7594"/>
    <w:rsid w:val="52E72BF2"/>
    <w:rsid w:val="57094C2D"/>
    <w:rsid w:val="5D0210BE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2B11C96"/>
  <w15:docId w15:val="{0FC34C9A-E8D1-4B2F-AFB9-32B35FA0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10</TotalTime>
  <Pages>2</Pages>
  <Words>197</Words>
  <Characters>44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959BFA7C040245B899B90B18A9A1A663_13</vt:lpwstr>
  </property>
  <property fmtid="{D5CDD505-2E9C-101B-9397-08002B2CF9AE}" pid="4" name="KSOTemplateDocerSaveRecord">
    <vt:lpwstr>eyJoZGlkIjoiMGE1MTI5ZGM0Y2ZhZDcxNDlkMThlZDY3MTY1ZDUyNmMiLCJ1c2VySWQiOiIxMTc0NjAzMTgwIn0=</vt:lpwstr>
  </property>
</Properties>
</file>