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10A7B" w14:textId="77777777" w:rsidR="00D86298" w:rsidRPr="00D53233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0CDBC703" w14:textId="77777777" w:rsidR="00D86298" w:rsidRPr="00D53233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 w:rsidRPr="00D53233">
        <w:rPr>
          <w:rFonts w:ascii="Times New Roman" w:eastAsia="方正小标宋_GBK" w:hAnsi="Times New Roman"/>
          <w:sz w:val="44"/>
          <w:szCs w:val="44"/>
        </w:rPr>
        <w:t>盐城师范学院</w:t>
      </w:r>
      <w:r w:rsidR="00881C24" w:rsidRPr="00D53233">
        <w:rPr>
          <w:rFonts w:ascii="Times New Roman" w:eastAsia="方正小标宋_GBK" w:hAnsi="Times New Roman"/>
          <w:sz w:val="44"/>
          <w:szCs w:val="44"/>
        </w:rPr>
        <w:t>科级</w:t>
      </w:r>
      <w:r w:rsidRPr="00D53233">
        <w:rPr>
          <w:rFonts w:ascii="Times New Roman" w:eastAsia="方正小标宋_GBK" w:hAnsi="Times New Roman"/>
          <w:sz w:val="44"/>
          <w:szCs w:val="44"/>
        </w:rPr>
        <w:t>干部</w:t>
      </w:r>
      <w:r w:rsidR="000951E9" w:rsidRPr="00D53233">
        <w:rPr>
          <w:rFonts w:ascii="Times New Roman" w:eastAsia="方正小标宋_GBK" w:hAnsi="Times New Roman"/>
          <w:sz w:val="44"/>
          <w:szCs w:val="44"/>
        </w:rPr>
        <w:t>“</w:t>
      </w:r>
      <w:r w:rsidR="000951E9" w:rsidRPr="00D53233">
        <w:rPr>
          <w:rFonts w:ascii="Times New Roman" w:eastAsia="方正小标宋_GBK" w:hAnsi="Times New Roman"/>
          <w:sz w:val="44"/>
          <w:szCs w:val="44"/>
        </w:rPr>
        <w:t>两张清单</w:t>
      </w:r>
      <w:r w:rsidR="000951E9" w:rsidRPr="00D53233">
        <w:rPr>
          <w:rFonts w:ascii="Times New Roman" w:eastAsia="方正小标宋_GBK" w:hAnsi="Times New Roman"/>
          <w:sz w:val="44"/>
          <w:szCs w:val="44"/>
        </w:rPr>
        <w:t>”</w:t>
      </w:r>
      <w:r w:rsidR="000951E9" w:rsidRPr="00D53233">
        <w:rPr>
          <w:rFonts w:ascii="Times New Roman" w:eastAsia="方正小标宋_GBK" w:hAnsi="Times New Roman"/>
          <w:sz w:val="44"/>
          <w:szCs w:val="44"/>
        </w:rPr>
        <w:t>采集表</w:t>
      </w:r>
    </w:p>
    <w:p w14:paraId="666E65A6" w14:textId="77777777" w:rsidR="00D86298" w:rsidRPr="00D53233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RPr="00D53233" w14:paraId="570C061E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343E8DE9" w14:textId="77777777" w:rsidR="00D86298" w:rsidRPr="00D53233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D53233">
              <w:rPr>
                <w:rFonts w:ascii="Times New Roman" w:eastAsia="方正楷体_GBK" w:hAnsi="Times New Roman"/>
                <w:szCs w:val="32"/>
              </w:rPr>
              <w:t>姓</w:t>
            </w:r>
            <w:r w:rsidRPr="00D53233">
              <w:rPr>
                <w:rFonts w:ascii="Times New Roman" w:eastAsia="方正楷体_GBK" w:hAnsi="Times New Roman"/>
                <w:szCs w:val="32"/>
              </w:rPr>
              <w:t xml:space="preserve">   </w:t>
            </w:r>
            <w:r w:rsidRPr="00D53233"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5ED7001B" w14:textId="77777777" w:rsidR="00D86298" w:rsidRPr="00D53233" w:rsidRDefault="000B49C2" w:rsidP="00997927">
            <w:pPr>
              <w:spacing w:line="400" w:lineRule="exact"/>
              <w:ind w:firstLineChars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53233">
              <w:rPr>
                <w:rFonts w:ascii="Times New Roman" w:eastAsia="方正楷体_GBK" w:hAnsi="Times New Roman"/>
                <w:szCs w:val="32"/>
              </w:rPr>
              <w:t>朱蒙玲</w:t>
            </w:r>
            <w:proofErr w:type="gramEnd"/>
          </w:p>
        </w:tc>
        <w:tc>
          <w:tcPr>
            <w:tcW w:w="1559" w:type="dxa"/>
            <w:vAlign w:val="center"/>
          </w:tcPr>
          <w:p w14:paraId="792BEB30" w14:textId="77777777" w:rsidR="00D86298" w:rsidRPr="00D53233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D53233"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4EA9969" w14:textId="77777777" w:rsidR="00D86298" w:rsidRPr="00D53233" w:rsidRDefault="000B49C2" w:rsidP="00997927">
            <w:pPr>
              <w:spacing w:line="400" w:lineRule="exact"/>
              <w:ind w:firstLineChars="0" w:firstLine="0"/>
              <w:jc w:val="center"/>
              <w:rPr>
                <w:rFonts w:ascii="Times New Roman" w:hAnsi="Times New Roman"/>
                <w:szCs w:val="32"/>
              </w:rPr>
            </w:pPr>
            <w:r w:rsidRPr="00D53233">
              <w:rPr>
                <w:rFonts w:ascii="Times New Roman" w:eastAsia="方正楷体_GBK" w:hAnsi="Times New Roman"/>
                <w:szCs w:val="32"/>
              </w:rPr>
              <w:t>马克思主义学院团委书记</w:t>
            </w:r>
          </w:p>
        </w:tc>
      </w:tr>
      <w:tr w:rsidR="00D86298" w:rsidRPr="00D53233" w14:paraId="7208CEC3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035396DA" w14:textId="77777777" w:rsidR="00D86298" w:rsidRPr="00D53233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D53233">
              <w:rPr>
                <w:rFonts w:ascii="Times New Roman" w:eastAsia="方正楷体_GBK" w:hAnsi="Times New Roman"/>
                <w:szCs w:val="32"/>
              </w:rPr>
              <w:t>负责</w:t>
            </w:r>
            <w:r w:rsidR="000951E9" w:rsidRPr="00D53233">
              <w:rPr>
                <w:rFonts w:ascii="Times New Roman" w:eastAsia="方正楷体_GBK" w:hAnsi="Times New Roman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38CED687" w14:textId="34C2A34C" w:rsidR="00D86298" w:rsidRPr="00D53233" w:rsidRDefault="000B49C2" w:rsidP="00997927">
            <w:pPr>
              <w:spacing w:line="400" w:lineRule="exact"/>
              <w:ind w:firstLineChars="0" w:firstLine="0"/>
              <w:jc w:val="center"/>
              <w:rPr>
                <w:rFonts w:ascii="Times New Roman" w:hAnsi="Times New Roman"/>
                <w:sz w:val="24"/>
              </w:rPr>
            </w:pPr>
            <w:r w:rsidRPr="00D53233">
              <w:rPr>
                <w:rFonts w:ascii="Times New Roman" w:eastAsia="方正楷体_GBK" w:hAnsi="Times New Roman"/>
                <w:szCs w:val="32"/>
              </w:rPr>
              <w:t>马克思主义学院共青团工作、组织员工作、分党校工作、宣传工作</w:t>
            </w:r>
            <w:r w:rsidR="008E5E23" w:rsidRPr="00D53233">
              <w:rPr>
                <w:rFonts w:ascii="Times New Roman" w:eastAsia="方正楷体_GBK" w:hAnsi="Times New Roman"/>
                <w:szCs w:val="32"/>
              </w:rPr>
              <w:t>、关工委工作</w:t>
            </w:r>
          </w:p>
        </w:tc>
      </w:tr>
      <w:tr w:rsidR="00D86298" w:rsidRPr="00D53233" w14:paraId="28242418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56F0F7E3" w14:textId="77777777" w:rsidR="00D86298" w:rsidRPr="00D53233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 w:rsidRPr="00D53233"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7562B2C7" w14:textId="77777777" w:rsidR="00D86298" w:rsidRPr="00D53233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 w:rsidRPr="00D53233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 w:rsidRPr="00D53233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 w:rsidRPr="00D53233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66716B09" w14:textId="76BA3B1A" w:rsidR="00D86298" w:rsidRPr="00D53233" w:rsidRDefault="000B49C2" w:rsidP="00644EE4">
            <w:pPr>
              <w:spacing w:line="5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 w:rsidRPr="00D53233">
              <w:rPr>
                <w:rFonts w:ascii="Times New Roman" w:hAnsi="Times New Roman"/>
                <w:szCs w:val="32"/>
              </w:rPr>
              <w:t>1.</w:t>
            </w:r>
            <w:r w:rsidR="00DA730F">
              <w:rPr>
                <w:rFonts w:ascii="Times New Roman" w:hAnsi="Times New Roman" w:hint="eastAsia"/>
                <w:szCs w:val="32"/>
              </w:rPr>
              <w:t xml:space="preserve"> </w:t>
            </w:r>
            <w:r w:rsidR="00644EE4" w:rsidRPr="00D53233">
              <w:rPr>
                <w:rFonts w:ascii="Times New Roman" w:hAnsi="Times New Roman"/>
                <w:szCs w:val="32"/>
              </w:rPr>
              <w:t>2025</w:t>
            </w:r>
            <w:r w:rsidR="00644EE4" w:rsidRPr="00D53233">
              <w:rPr>
                <w:rFonts w:ascii="Times New Roman" w:hAnsi="Times New Roman"/>
                <w:szCs w:val="32"/>
              </w:rPr>
              <w:t>年</w:t>
            </w:r>
            <w:r w:rsidRPr="00D53233">
              <w:rPr>
                <w:rFonts w:ascii="Times New Roman" w:hAnsi="Times New Roman"/>
                <w:szCs w:val="32"/>
              </w:rPr>
              <w:t>指导学生参加第十九届</w:t>
            </w:r>
            <w:r w:rsidRPr="00D53233">
              <w:rPr>
                <w:rFonts w:ascii="Times New Roman" w:hAnsi="Times New Roman"/>
                <w:szCs w:val="32"/>
              </w:rPr>
              <w:t>“</w:t>
            </w:r>
            <w:r w:rsidRPr="00D53233">
              <w:rPr>
                <w:rFonts w:ascii="Times New Roman" w:hAnsi="Times New Roman"/>
                <w:szCs w:val="32"/>
              </w:rPr>
              <w:t>挑战杯</w:t>
            </w:r>
            <w:r w:rsidRPr="00D53233">
              <w:rPr>
                <w:rFonts w:ascii="Times New Roman" w:hAnsi="Times New Roman"/>
                <w:szCs w:val="32"/>
              </w:rPr>
              <w:t>”</w:t>
            </w:r>
            <w:r w:rsidRPr="00D53233">
              <w:rPr>
                <w:rFonts w:ascii="Times New Roman" w:hAnsi="Times New Roman"/>
                <w:szCs w:val="32"/>
              </w:rPr>
              <w:t>全国大学生课外学术科技作品竞赛获得全国一等奖</w:t>
            </w:r>
          </w:p>
        </w:tc>
      </w:tr>
      <w:tr w:rsidR="00D86298" w:rsidRPr="00D53233" w14:paraId="21A6A6D0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D896ECF" w14:textId="77777777" w:rsidR="00D86298" w:rsidRPr="00D53233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C6CB69D" w14:textId="657AC744" w:rsidR="00D86298" w:rsidRPr="00D53233" w:rsidRDefault="00644EE4" w:rsidP="00644EE4">
            <w:pPr>
              <w:spacing w:line="520" w:lineRule="exact"/>
              <w:ind w:firstLineChars="0" w:firstLine="0"/>
              <w:rPr>
                <w:rFonts w:ascii="Times New Roman" w:hAnsi="Times New Roman"/>
                <w:spacing w:val="-20"/>
                <w:szCs w:val="32"/>
              </w:rPr>
            </w:pPr>
            <w:r w:rsidRPr="00D53233">
              <w:rPr>
                <w:rFonts w:ascii="Times New Roman" w:hAnsi="Times New Roman"/>
                <w:spacing w:val="-20"/>
                <w:szCs w:val="32"/>
              </w:rPr>
              <w:t>2.</w:t>
            </w:r>
            <w:r w:rsidR="00C97222">
              <w:rPr>
                <w:rFonts w:ascii="Times New Roman" w:hAnsi="Times New Roman" w:hint="eastAsia"/>
                <w:spacing w:val="-20"/>
                <w:szCs w:val="32"/>
              </w:rPr>
              <w:t xml:space="preserve"> 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2024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年学院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1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个项目获第十九届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“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挑战杯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”</w:t>
            </w:r>
            <w:r w:rsidR="00AE04E5">
              <w:rPr>
                <w:rFonts w:ascii="Times New Roman" w:hAnsi="Times New Roman" w:hint="eastAsia"/>
                <w:spacing w:val="-20"/>
                <w:szCs w:val="32"/>
              </w:rPr>
              <w:t xml:space="preserve"> 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“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揭榜挂帅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”</w:t>
            </w:r>
            <w:r w:rsidRPr="00D53233">
              <w:rPr>
                <w:rFonts w:ascii="Times New Roman" w:hAnsi="Times New Roman"/>
                <w:spacing w:val="-20"/>
                <w:szCs w:val="32"/>
              </w:rPr>
              <w:t>专项赛全国特等奖</w:t>
            </w:r>
          </w:p>
        </w:tc>
      </w:tr>
      <w:tr w:rsidR="00D86298" w:rsidRPr="00D53233" w14:paraId="020FB20E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15A441F" w14:textId="77777777" w:rsidR="00D86298" w:rsidRPr="00D53233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EF40279" w14:textId="65876AC5" w:rsidR="00D86298" w:rsidRPr="00D53233" w:rsidRDefault="00644EE4" w:rsidP="00644EE4">
            <w:pPr>
              <w:spacing w:line="520" w:lineRule="exact"/>
              <w:ind w:firstLineChars="0" w:firstLine="0"/>
              <w:rPr>
                <w:rFonts w:ascii="Times New Roman" w:hAnsi="Times New Roman"/>
                <w:spacing w:val="-20"/>
                <w:szCs w:val="32"/>
              </w:rPr>
            </w:pPr>
            <w:r w:rsidRPr="00D53233">
              <w:rPr>
                <w:rFonts w:ascii="Times New Roman" w:hAnsi="Times New Roman"/>
                <w:szCs w:val="32"/>
              </w:rPr>
              <w:t>3.</w:t>
            </w:r>
            <w:r w:rsidR="00C97222">
              <w:rPr>
                <w:rFonts w:ascii="Times New Roman" w:hAnsi="Times New Roman" w:hint="eastAsia"/>
                <w:szCs w:val="32"/>
              </w:rPr>
              <w:t xml:space="preserve"> </w:t>
            </w:r>
            <w:r w:rsidRPr="00D53233">
              <w:rPr>
                <w:rFonts w:ascii="Times New Roman" w:hAnsi="Times New Roman"/>
                <w:szCs w:val="32"/>
              </w:rPr>
              <w:t>2024</w:t>
            </w:r>
            <w:r w:rsidRPr="00D53233">
              <w:rPr>
                <w:rFonts w:ascii="Times New Roman" w:hAnsi="Times New Roman"/>
                <w:szCs w:val="32"/>
              </w:rPr>
              <w:t>年学院</w:t>
            </w:r>
            <w:r w:rsidRPr="00D53233">
              <w:rPr>
                <w:rFonts w:ascii="Times New Roman" w:hAnsi="Times New Roman"/>
                <w:szCs w:val="32"/>
              </w:rPr>
              <w:t>3</w:t>
            </w:r>
            <w:r w:rsidRPr="00D53233">
              <w:rPr>
                <w:rFonts w:ascii="Times New Roman" w:hAnsi="Times New Roman"/>
                <w:szCs w:val="32"/>
              </w:rPr>
              <w:t>支队伍成功入选国家级社会实践团队</w:t>
            </w:r>
            <w:r w:rsidR="00FC36CB">
              <w:rPr>
                <w:rFonts w:ascii="Times New Roman" w:hAnsi="Times New Roman" w:hint="eastAsia"/>
                <w:szCs w:val="32"/>
              </w:rPr>
              <w:t>、</w:t>
            </w:r>
            <w:r w:rsidRPr="00D53233">
              <w:rPr>
                <w:rFonts w:ascii="Times New Roman" w:hAnsi="Times New Roman"/>
                <w:szCs w:val="32"/>
              </w:rPr>
              <w:t>1</w:t>
            </w:r>
            <w:r w:rsidRPr="00D53233">
              <w:rPr>
                <w:rFonts w:ascii="Times New Roman" w:hAnsi="Times New Roman"/>
                <w:szCs w:val="32"/>
              </w:rPr>
              <w:t>支队伍入选国家级管道保护宣传志愿服务团队。</w:t>
            </w:r>
          </w:p>
        </w:tc>
      </w:tr>
      <w:tr w:rsidR="00D86298" w:rsidRPr="00D53233" w14:paraId="18D53618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2F2E6B40" w14:textId="77777777" w:rsidR="00D86298" w:rsidRPr="00D53233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 w:rsidRPr="00D53233">
              <w:rPr>
                <w:rFonts w:ascii="Times New Roman" w:eastAsia="方正黑体_GBK" w:hAnsi="Times New Roman"/>
                <w:szCs w:val="32"/>
              </w:rPr>
              <w:lastRenderedPageBreak/>
              <w:t>不足清单</w:t>
            </w:r>
          </w:p>
          <w:p w14:paraId="22D53784" w14:textId="77777777" w:rsidR="00D86298" w:rsidRPr="00D53233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 w:rsidRPr="00D53233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（不满意的工作或个人不足，限</w:t>
            </w:r>
            <w:r w:rsidRPr="00D53233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 w:rsidRPr="00D53233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68BF9572" w14:textId="07434D5A" w:rsidR="00D86298" w:rsidRPr="00DA730F" w:rsidRDefault="00EB5CD4" w:rsidP="00DA730F">
            <w:pPr>
              <w:pStyle w:val="a7"/>
              <w:numPr>
                <w:ilvl w:val="0"/>
                <w:numId w:val="2"/>
              </w:numPr>
              <w:spacing w:line="520" w:lineRule="exact"/>
              <w:ind w:firstLineChars="0"/>
              <w:rPr>
                <w:rFonts w:ascii="Times New Roman" w:hAnsi="Times New Roman"/>
                <w:szCs w:val="21"/>
              </w:rPr>
            </w:pPr>
            <w:r w:rsidRPr="00DA730F">
              <w:rPr>
                <w:rFonts w:ascii="Times New Roman" w:hAnsi="Times New Roman" w:hint="eastAsia"/>
                <w:szCs w:val="32"/>
              </w:rPr>
              <w:t>尚未</w:t>
            </w:r>
            <w:r w:rsidR="002F4EDC">
              <w:rPr>
                <w:rFonts w:ascii="Times New Roman" w:hAnsi="Times New Roman" w:hint="eastAsia"/>
                <w:szCs w:val="32"/>
              </w:rPr>
              <w:t>牵头并</w:t>
            </w:r>
            <w:r w:rsidR="000B49C2" w:rsidRPr="00DA730F">
              <w:rPr>
                <w:rFonts w:ascii="Times New Roman" w:hAnsi="Times New Roman"/>
                <w:szCs w:val="32"/>
              </w:rPr>
              <w:t>获批省级及以上科研项目</w:t>
            </w:r>
          </w:p>
        </w:tc>
      </w:tr>
      <w:tr w:rsidR="00D86298" w:rsidRPr="00D53233" w14:paraId="3A268B44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4688FDFA" w14:textId="77777777" w:rsidR="00D86298" w:rsidRPr="00D53233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0842FB2" w14:textId="2A06645E" w:rsidR="00D86298" w:rsidRPr="00DA730F" w:rsidRDefault="00D53233" w:rsidP="00DA730F">
            <w:pPr>
              <w:pStyle w:val="a7"/>
              <w:numPr>
                <w:ilvl w:val="0"/>
                <w:numId w:val="2"/>
              </w:numPr>
              <w:spacing w:line="520" w:lineRule="exact"/>
              <w:ind w:firstLineChars="0"/>
              <w:rPr>
                <w:rFonts w:ascii="Times New Roman" w:hAnsi="Times New Roman"/>
                <w:szCs w:val="21"/>
              </w:rPr>
            </w:pPr>
            <w:r w:rsidRPr="00DA730F">
              <w:rPr>
                <w:rFonts w:ascii="Times New Roman" w:hAnsi="Times New Roman"/>
                <w:szCs w:val="32"/>
              </w:rPr>
              <w:t>学历层次有待提升，尚未攻读博士学位</w:t>
            </w:r>
          </w:p>
        </w:tc>
      </w:tr>
      <w:tr w:rsidR="00D86298" w:rsidRPr="00D53233" w14:paraId="3F8A7CAB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73B9941B" w14:textId="77777777" w:rsidR="00D86298" w:rsidRPr="00D53233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173B8EF" w14:textId="5C97077A" w:rsidR="00D86298" w:rsidRPr="00DA730F" w:rsidRDefault="000B49C2" w:rsidP="00DA730F">
            <w:pPr>
              <w:pStyle w:val="a7"/>
              <w:numPr>
                <w:ilvl w:val="0"/>
                <w:numId w:val="2"/>
              </w:numPr>
              <w:spacing w:line="520" w:lineRule="exact"/>
              <w:ind w:firstLineChars="0"/>
              <w:rPr>
                <w:rFonts w:ascii="Times New Roman" w:hAnsi="Times New Roman"/>
                <w:szCs w:val="21"/>
              </w:rPr>
            </w:pPr>
            <w:r w:rsidRPr="00DA730F">
              <w:rPr>
                <w:rFonts w:ascii="Times New Roman" w:hAnsi="Times New Roman"/>
                <w:szCs w:val="32"/>
              </w:rPr>
              <w:t>未发表核心及以上期刊</w:t>
            </w:r>
            <w:r w:rsidR="00AB78DF" w:rsidRPr="00DA730F">
              <w:rPr>
                <w:rFonts w:ascii="Times New Roman" w:hAnsi="Times New Roman" w:hint="eastAsia"/>
                <w:szCs w:val="32"/>
              </w:rPr>
              <w:t>论文</w:t>
            </w:r>
          </w:p>
        </w:tc>
      </w:tr>
      <w:tr w:rsidR="00D86298" w:rsidRPr="00D53233" w14:paraId="6C3B88B2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3EDD8FC7" w14:textId="77777777" w:rsidR="00D86298" w:rsidRPr="00D53233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 w:rsidRPr="00D53233">
              <w:rPr>
                <w:rFonts w:ascii="Times New Roman" w:eastAsia="方正黑体_GBK" w:hAnsi="Times New Roman"/>
                <w:szCs w:val="32"/>
              </w:rPr>
              <w:t>备</w:t>
            </w:r>
            <w:r w:rsidRPr="00D53233">
              <w:rPr>
                <w:rFonts w:ascii="Times New Roman" w:eastAsia="方正黑体_GBK" w:hAnsi="Times New Roman"/>
                <w:szCs w:val="32"/>
              </w:rPr>
              <w:t xml:space="preserve">  </w:t>
            </w:r>
            <w:r w:rsidRPr="00D53233"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54E18F19" w14:textId="77777777" w:rsidR="00D86298" w:rsidRPr="00D53233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42F813F8" w14:textId="77777777" w:rsidR="00D86298" w:rsidRPr="00D53233" w:rsidRDefault="00D86298" w:rsidP="005A09ED">
      <w:pPr>
        <w:spacing w:line="240" w:lineRule="atLeast"/>
        <w:ind w:firstLineChars="0" w:firstLine="0"/>
        <w:rPr>
          <w:rFonts w:ascii="Times New Roman" w:hAnsi="Times New Roman"/>
          <w:sz w:val="15"/>
          <w:szCs w:val="15"/>
        </w:rPr>
      </w:pPr>
    </w:p>
    <w:sectPr w:rsidR="00D86298" w:rsidRPr="00D532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B5060" w14:textId="77777777" w:rsidR="00576C53" w:rsidRDefault="00576C53">
      <w:pPr>
        <w:spacing w:line="240" w:lineRule="auto"/>
        <w:ind w:firstLine="640"/>
      </w:pPr>
      <w:r>
        <w:separator/>
      </w:r>
    </w:p>
  </w:endnote>
  <w:endnote w:type="continuationSeparator" w:id="0">
    <w:p w14:paraId="32EB45DE" w14:textId="77777777" w:rsidR="00576C53" w:rsidRDefault="00576C5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4F952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B3CAC" w14:textId="1CCB4E89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BBFC0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B12F4" w14:textId="77777777" w:rsidR="00576C53" w:rsidRDefault="00576C53">
      <w:pPr>
        <w:spacing w:line="240" w:lineRule="auto"/>
        <w:ind w:firstLine="640"/>
      </w:pPr>
      <w:r>
        <w:separator/>
      </w:r>
    </w:p>
  </w:footnote>
  <w:footnote w:type="continuationSeparator" w:id="0">
    <w:p w14:paraId="37C247FB" w14:textId="77777777" w:rsidR="00576C53" w:rsidRDefault="00576C5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0FAA2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C73CE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21D61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3B944FE6"/>
    <w:multiLevelType w:val="hybridMultilevel"/>
    <w:tmpl w:val="77206434"/>
    <w:lvl w:ilvl="0" w:tplc="403C9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B49C2"/>
    <w:rsid w:val="0014694A"/>
    <w:rsid w:val="00214511"/>
    <w:rsid w:val="002F4EDC"/>
    <w:rsid w:val="00402967"/>
    <w:rsid w:val="004E762B"/>
    <w:rsid w:val="00543586"/>
    <w:rsid w:val="00576C53"/>
    <w:rsid w:val="005A09ED"/>
    <w:rsid w:val="00644EE4"/>
    <w:rsid w:val="006E3825"/>
    <w:rsid w:val="00881C24"/>
    <w:rsid w:val="008E5E23"/>
    <w:rsid w:val="00997927"/>
    <w:rsid w:val="00AB78DF"/>
    <w:rsid w:val="00AE04E5"/>
    <w:rsid w:val="00B254F0"/>
    <w:rsid w:val="00C97222"/>
    <w:rsid w:val="00D012F6"/>
    <w:rsid w:val="00D53233"/>
    <w:rsid w:val="00D86298"/>
    <w:rsid w:val="00DA730F"/>
    <w:rsid w:val="00E2700B"/>
    <w:rsid w:val="00EB5CD4"/>
    <w:rsid w:val="00EE0D16"/>
    <w:rsid w:val="00FC36CB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3A9E8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C97222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cp:lastPrinted>2026-04-18T01:49:00Z</cp:lastPrinted>
  <dcterms:created xsi:type="dcterms:W3CDTF">2026-04-20T01:58:00Z</dcterms:created>
  <dcterms:modified xsi:type="dcterms:W3CDTF">2026-04-20T01:58:00Z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